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212322" w:themeColor="text2"/>
          <w:spacing w:val="-4"/>
          <w:sz w:val="24"/>
          <w:szCs w:val="24"/>
        </w:rPr>
        <w:id w:val="389074725"/>
        <w:docPartObj>
          <w:docPartGallery w:val="Cover Pages"/>
          <w:docPartUnique/>
        </w:docPartObj>
      </w:sdtPr>
      <w:sdtEndPr/>
      <w:sdtContent>
        <w:p w14:paraId="72E7A390" w14:textId="77777777" w:rsidR="00666333" w:rsidRPr="00AB1EE6" w:rsidRDefault="00666333" w:rsidP="009B11D6">
          <w:pPr>
            <w:pStyle w:val="Title"/>
            <w:rPr>
              <w:color w:val="454D57"/>
              <w:szCs w:val="40"/>
              <w14:textFill>
                <w14:solidFill>
                  <w14:srgbClr w14:val="454D57">
                    <w14:lumMod w14:val="95000"/>
                    <w14:lumOff w14:val="5000"/>
                  </w14:srgbClr>
                </w14:solidFill>
              </w14:textFill>
            </w:rPr>
          </w:pPr>
        </w:p>
        <w:p w14:paraId="3B7AB064" w14:textId="4A3F91A2" w:rsidR="003322D6" w:rsidRPr="003322D6" w:rsidRDefault="008A509D" w:rsidP="008A509D">
          <w:pPr>
            <w:pStyle w:val="Title"/>
          </w:pPr>
          <w:r>
            <w:t>Special Licence: P</w:t>
          </w:r>
          <w:r w:rsidR="003322D6" w:rsidRPr="003322D6">
            <w:t>roject application form</w:t>
          </w:r>
        </w:p>
        <w:p w14:paraId="6CCDC783" w14:textId="77777777" w:rsidR="00D55D76" w:rsidRDefault="00D55D76" w:rsidP="000A1376"/>
        <w:p w14:paraId="2D6BEEF7" w14:textId="77777777" w:rsidR="00D55D76" w:rsidRDefault="00D55D76" w:rsidP="000A1376"/>
        <w:p w14:paraId="20BB55AB" w14:textId="77777777" w:rsidR="00D55D76" w:rsidRDefault="00D55D76" w:rsidP="000A1376"/>
        <w:p w14:paraId="4DD25617" w14:textId="77777777" w:rsidR="003322D6" w:rsidRDefault="003322D6" w:rsidP="000A1376"/>
        <w:p w14:paraId="193D8973" w14:textId="77777777" w:rsidR="00666333" w:rsidRDefault="003D7E15" w:rsidP="000A1376"/>
      </w:sdtContent>
    </w:sdt>
    <w:p w14:paraId="68CEB321" w14:textId="77777777" w:rsidR="00100ECE" w:rsidRDefault="00100ECE" w:rsidP="000A1376"/>
    <w:p w14:paraId="5CBAD539" w14:textId="77777777" w:rsidR="00D55D76" w:rsidRDefault="00341B16" w:rsidP="00D61669">
      <w:pPr>
        <w:spacing w:before="120" w:after="20" w:line="240" w:lineRule="auto"/>
      </w:pPr>
      <w:r>
        <w:rPr>
          <w:noProof/>
          <w:lang w:eastAsia="en-GB"/>
        </w:rPr>
        <mc:AlternateContent>
          <mc:Choice Requires="wps">
            <w:drawing>
              <wp:inline distT="0" distB="0" distL="0" distR="0" wp14:anchorId="3AACB2DC" wp14:editId="2A33A22F">
                <wp:extent cx="6091200" cy="3582000"/>
                <wp:effectExtent l="0" t="0" r="0" b="0"/>
                <wp:docPr id="6" name="Rectangle 6" descr="&quot;&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091200" cy="3582000"/>
                        </a:xfrm>
                        <a:prstGeom prst="rect">
                          <a:avLst/>
                        </a:prstGeom>
                        <a:blipFill>
                          <a:blip r:embed="rId8"/>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B99F98" id="Rectangle 6" o:spid="_x0000_s1026" alt="&quot;&quot;" style="width:479.6pt;height:282.05pt;visibility:visible;mso-wrap-style:square;mso-left-percent:-10001;mso-top-percent:-10001;mso-position-horizontal:absolute;mso-position-horizontal-relative:char;mso-position-vertical:absolute;mso-position-vertical-relative:line;mso-left-percent:-10001;mso-top-percent:-10001;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NjR9AgMAAF8GAAAOAAAAZHJzL2Uyb0RvYy54bWysVclu2zAQvRfoPxA8&#10;9ObI8hbbjRx4aYoAQRIkKXKmKcoSwK0kvbXov3dISoqRBC1Q9EINOfubRReXB8HRjhlbKZnh9KyL&#10;EZNU5ZXcZPjb01VnjJF1ROaEK8kyfGQWX84+frjY6ynrqVLxnBkERqSd7nWGS+f0NEksLZkg9kxp&#10;JoFZKCOIg6vZJLkhe7AueNLrdkfJXplcG0WZtfC6ikw8C/aLglF3VxSWOcQzDLG5cJpwrv2ZzC7I&#10;dGOILitah0H+IQpBKglOW1Mr4gjamuqNKVFRo6wq3BlVIlFFUVEWcoBs0u6rbB5LolnIBcCxuoXJ&#10;/j+z9HZ3b1CVZ3iEkSQCSvQAoBG54QzBU84sBbg+fd8q9zmeIU92cDfW+YyBipn+XKbj/ur8atRZ&#10;DCbjzqC/6Hcmg/Gik573xothbz4ffRn88ognQSvoJ3ttpyEIX7JAPup7A0L+ZoH0Pg6FEf4LeKFD&#10;KN6xLZ73T+Fx1J2k0BEYUeD1h2OgQ3nBWaOujXVfmRLIExk2kGhIhuwglhhXI+K9rXmlryrOG7rG&#10;H+D4e5fGyq4U3QomXWxVwzhxMCe2rLTFyEyZWDNA3lznaWxE6wxztPQOC3DsKxHDahmQzWlYXHpZ&#10;qXyYUdK/BFAjdgFFd+TMy3H5wAooNqDVC4mHMWNLbtCOwIAQSiHYNLJKkrP4PAQkGyhbjVDFYPAl&#10;2tp2bcCP8FvbMcqYXeFVWZjSNrDunwKLyq1G8Kyka5VFJZV5zwCHrGrPUb4BKULjUVqr/AijYFTc&#10;EVbTqwra5IZYd08MLAVoLVh07g6Ogqt9hlVNYVQq8+O9dy8P3QJcjPawZDJsv2+JYRjxawlTPEkH&#10;A7+VwmUwPO/BxZxy1qccuRVLBWVKYaVqGkgv73hDFkaJZ9iHc+8VWERS8J1h6kxzWTq4Aws2KmXz&#10;eaBhE2nibuSjpt64R9WPwdPhmRhdz4qDMbtVzUIi01cjE2W9plTzrVNFFRr3Bdcab9hioXHqjevX&#10;5Ok9SL38F2a/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p/jpD90AAAAFAQAA&#10;DwAAAGRycy9kb3ducmV2LnhtbEyPT0vDQBDF74LfYRnBi9hNgg1tzKaIYC+C2Cr1OslO/mB2tuxu&#10;0/jtXb3oZeDxHu/9ptzMZhQTOT9YVpAuEhDEjdUDdwre355uVyB8QNY4WiYFX+RhU11elFhoe+Yd&#10;TfvQiVjCvkAFfQjHQkrf9GTQL+yROHqtdQZDlK6T2uE5lptRZkmSS4MDx4Uej/TYU/O5PxkFz+5w&#10;47YTbuuP9jV9aTVmh1Wu1PXV/HAPItAc/sLwgx/RoYpMtT2x9mJUEB8Jvzd66+U6A1ErWOZ3Kciq&#10;lP/pq28AAAD//wMAUEsDBAoAAAAAAAAAIQCeuUOPyIwAAMiMAAAUAAAAZHJzL21lZGlhL2ltYWdl&#10;MS5wbmeJUE5HDQoaCgAAAA1JSERSAAAH2AAABJ4IBgAAAI1V9QwAAAAJcEhZcwAALiMAAC4jAXil&#10;P3YAACAASURBVHic7N0HlJX1nT/+zzNoEpUZrDEKUi10VCxItcfeS7KbsslussluiqAoXQVUmoBi&#10;sptqjGazsWPLtv/+o6aYthYERZAqdg3MjGZF4P7OM/OgbESlTLnPfV6vc+4xJ8ej934+o3e87/v9&#10;vgM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guyTGBwAAAAAAQFHU/iyO3uSlHhwRu0bE6oh4bOP/WXNh/MIPBLA5&#10;AnYAAAAAAAAqUhamp49hm4TpW2pZ9ngwIn4hdAdCwA4AAAAAAEAlqf1ZnBURZ0Y0/HFrAvUPk55y&#10;vzsi5tZc2PBHoIAE7AAAAAAAAORa7c8agvSLIuKbTRyqv580bL8uImbXXNjwv4GCELADAAAAQBm4&#10;qPPEzhHROXsmj81eNsGH9QDwIbJg/fIsXG8N6fv1jyLiSkE7FIOAHQAAAACaySah+cbO12HZ32nT&#10;MH1LPZZ9iJ8+Ht+kF1YYD0Ah1f4srmjBE+sfpuFEe82FDc8JqGACdgAAAABoAhd1nph+uH90FqYP&#10;2yRUbwnLsgA+Dd5/MXvZhF/YKQCVqvZnSdqvPmsbvqzWEtL35C/WXFjyXgwVSsAOAAAAANvoos4T&#10;z8rC9I3BejlJA/e5EXH37GUTHrNjAPKu9mdJGqjfuMmNMOXswYj4Qs2FpWV+8KCyCNgBAAAAYAtl&#10;p9TTUP3M7I95kV5be3cauM9eNuFu+wYgT2p/lmzsWf9mDhd3XWM/e0mdC1QIATsAAAAAfIjspHoa&#10;qv9NBcxqY9h+nZPtAJS72p8l38zC9XLoWd9Wq7OQ/bp8Pn1gUwJ2AAAAANiM7LT6RRHx+TLteG0K&#10;j2Un69Jr5J2sA6Bs1P4sSetXZpZhBcv2SN93R+hnh3wTsAMAAADAJi7qPLFzdlKuEk6rb6nVWdD+&#10;o9nLJuiKBaDVZD3rs7KbYyrV3IgYrp8d8knADgAAAADFDdY350fpNbaCdgBaUu2tVbs2dKyXSpcX&#10;ZvBJcmX6BbeaCza4RQZyRMAOAAAAQKEJ1t9X+qH/bFfHA9Dcam+t+nx2HXyee9a31eqGa+Mv2HBT&#10;Pp8+FI+AHQAAAIBCyjrWL8961tm8hqvjZy+bcIX5ANDUam+tGpa9Fw8z3Hgw/XJbzQUbHiyD5wJ8&#10;AAE7AAAAAIVzUeeJF2Uf6BfxpNy2SK+LHz572YS78/fUASg3tbdWpbfHTIiIz1vOe6Qn2SfWXLBB&#10;VQuUKQE7AAAAAIVxUeeJR0fEDyOis61vk/RU3Rf0swOwLd7pWY/4hi+5faD0Bpnray7YcGUZP0co&#10;LAE7AAAAABXvoi4NPeuzIuJM224S16XX2M5eqp8dgC1Te2ubMyNKM33Jbassi0hG1Fywfm6OnjNU&#10;PAE7AAAAABXroi4TN56Uu9yWm9zqLGS/rsJeFwBNqPbWNv0iYqae9e2S3iCTBu2P5/g1QMUQsAMA&#10;AABQkS7qMvHz2al1V9A2r8fSD/1nL53wi0p+kQBsndpb2+yaBeufM7om8+MsaHeDDLQiATsAAAAA&#10;FeWiLg0965c7Kdfi0utrh89eqp8doOhqb22TdqxP8CW3ZpGG6xNrLlh/fQW+NsgFATsAAAAAFSHr&#10;WU+D9c/baKu6Mu1o188OUDy1t7ZJv9z2w4joZP3NbnlEfLHmgvUPVvjrhLIjYAcAAAAg14a/27P+&#10;TSflykYarg+ftXTCTUUfBEAR1N66Q6fGYL3k9pgWlzzYGLSvW16wFw6tRsAOAAAAQG4N7zLpzIhS&#10;2rPe2RbL0oMRyZWzlo7Xzw5QgWpv3SH9Ytv4iPiG/ba69Mr4STUXrHODDDQzATsAAAAAuTO8y6SD&#10;I2KWnvXcSE+yp0G7fnaAClF76w6fi4hr3R5TVtJw/eKaC9b9uOiDgOYkYAcAAAAgN4Z3mbRrFqzr&#10;Wc+f9EP/69LHrKXjna4DyKnaW3cYlgXr/eywbD2eBe362aEZCNgBAAAAyIXhXSZdrme9Iixr7Gcf&#10;P7fogwDIk9rbdugUpZgZEWdYXG7cE0mMqDlfPzs0JQE7AAAAAGVteJdJR0fED/WsV5wHs6D9saIP&#10;AqCc1d62Y/rFtq9nXevkT3przJz0UXP+226QgSYgYAcAAACgLA3vMikN1G/Us17xbsqCdh/6A5SZ&#10;2tt2/FwWrHeym9xLT7FPqjn/bf3ssJ0E7AAAAACUlaxnfeN18BTD6qyb/Ur7Bmh9tbftOCwL1oda&#10;R8V5KAva9bPDNhKwAwAAAFA2hneZ9PmIhn5XPevFlPazf3HW0vE+9AdoBdl18DMi4nPmX/HSk+yX&#10;uDYetp6AHQAAAIBWN7zLpPSk3KyI6GcbZP3sadC+zDAAWkbtbR8Zn3WttzPywljT2M2+dlLRBwFb&#10;Q8AOAAAAQKsZ3rWhZz09sX6mLbAZ10XExFlL9LMDNJfa2z5yRnZqXc96cS1vPM2+9p6iDwK2hIAd&#10;AAAAgBY3vGtDz3rasT7B9PkQabg+YtaS8TcZFEDTqb3tI/2yYF3POhs9lAXtj5sIvD8BOwAAAAAt&#10;anjXhp71NFjvbPJshfTD/uGzluhnB9getbd9JP2S27jsOnjYnDkRMbnm/LVukIHNELADAAAA0CKG&#10;d23oWb88IoaZONthbnaiXT87wFaqve2jX8/CdT3rfJg1jSH7W3NMCv4vATsAAAAAzSrrWU9PrH/e&#10;pGlCE9OOdv3sAB+u9raPptfAf0/POtsg7Wf/Us35bz1keNBIwA4AAABAsxnedVJ6Yv0bEbGrKdMM&#10;0lPsE/WzA2xe7W0f7ZQF63rW2V4PZUH7cpOk6ATsAAAAADS54V0nnRkRM/Ws00LSXvYr9bMDNKq9&#10;/aPpF9u+ll0HD01pckTcUHPeW26QobAE7AAAAAA0meFdJ/WLiFl61mklN2Un2vWzA4VVe/vHPhsR&#10;0/Ws04zSfvaRNef9782GTBEJ2AEAAADYbsO7Tto1O7GuZ53Wlp6ou37WkvFX2gRQJLW3f2xoFqz3&#10;tXhayBNZ0K6fnUIRsAMAAACwXYZ3nZR2rE/Qs06ZSTtiR8xaMn6uxQCVrPb2j3XKgvXTLZpWkp5k&#10;v6rmvP/Vz04hCNgBAAAA2CYjuk4aVor4YUR0MkHK2INJxIiZS8Y/bklAJam9fad2EaWvZV3rvuRG&#10;a0tvkLkhIrmh5rw/r7ENKpmAHQAAAICtMqLrpM4R8QM96+TM9Wk/+8wl41dbHJB3tbfv9JmIGOtL&#10;bpSh5Y2n2f98i+VQqQTsAAAAAGyREd0aeta/EaWG6+Ahj1ZHEhNnPjv+etsD8qj29p36ZtfBD7FA&#10;ytzDjf3sf37Coqg0AnYAAAAAPtSIbpM+HxHXuoKWCpGervvizGfHP2ihQB40XgffEKx/xsLImVuy&#10;oN218VQMATsAAAAA72tEt8nDIkozI6KfKVGBHoxI/nbms+OWWS5Qrmpv3zm9Cv4fI6KdJZFTabj+&#10;rZrz3rzKAqkEAnYAAAAA3mNEt8mdsxPrZ5oOBTAx7Wif+ew4/exA2ai7fefTI2KqnnUqSHqDzGXV&#10;5715r6WSZwJ2AAAAAN4xotvkxp71xofr4CmSNFy/eOaz426ydaA11d2+cxqof0fPOhUs7Wf/++rz&#10;3lxuyeSRgB0AAACABiO6TU571ic4KUfBPZ7+4zDz2XH62YEWVXfHLu0iShuvg4ci+FZEclX1uW/o&#10;ZydXBOwAAAAABdfYs94QrA8r+ixgE3OzE+362YFmV3fHLmmoPkbPOgWUhutXV5/7xrcsn7wQsAMA&#10;AAAUVHYdfNqz/jk/A7BZ6bXxc/SzA82l7o5dhmTXwXc0ZAruiYZ+9nPfeLjog6D8CdgBAAAACmhE&#10;t8npifWv61mHLZJ2xE6c+ey4HxsX0BTq7tglrWOZGhGnGSj8H/dlQbt+dsqWgB0AAACgQEZ0m3xG&#10;RMzUsw7bJO1ln6SfHdhWdXe0bZd1rI82RPhA16Qd7dXn1utnp+wI2AEAAAAKYES3yf2y6+D1rMP2&#10;+3HWz+7aeGCL1d3R9q+zU+t61mHLrGk8zV7/E/OinAjYAQAAACrYiP0n7xqlGB8R37BnaFKrI4k5&#10;MxePm2iswAepu6PtkOzE+hCDgm2S9rJfU31uvX52yoKAHQAAAKBCjdh/chqqj9ezDs0q7YgdMXPx&#10;uHuMGdhU3R3VHRuD9dJnDAaaQnJLY9Bet8I4aU0CdgAAAIAKM2L/yek18D/Qsw4tKu1l/9uZi8ct&#10;N3Yotro7qtMr4P8he7gOHppWem38t9NH9bl1+tlpFQJ2AAAAgAoxYv/JaaA+MyLOsFNoNddHxKSZ&#10;i/WzQxHV3VF9WkRMiYiOfgCgWaWn2EdVn1t3nzHT0gTsAAAAADnX0LPe2LE+3i6hLKzOQvbrrQOK&#10;oe7Omj4RpSl61qHFPRyRjKo+p3ae0dNSBOwAAAAAOXbx/pM/FxHX6lmHsrQsIv7u2sXjHrQeqEx1&#10;d9a0y06s/5UVQ6v6l4YT7efUujaeZidgBwAAAMihixt71mdERD/7g7J3T/qP7bX62aGi1N1ZMzoi&#10;vqpnHcpGGq7/U/U5tddYCc1JwA4AAACQIxc39qynV8F/zt4gdyZFxJxr9bNDrtXdWTM4DfH0rEPZ&#10;SvvZv1p9Tu0vrYjmIGAHAAAAyIGLG3vWv549XAcP+ZWG65dcu3jcj+0Q8qXuznZpoP7tiBhsdZAL&#10;acD+D9XnrFlhXTQlATsAAABAmct61tNT653sCirG41nQrp8dylzdne3SK+BHZdfBA/mT3jgxpfqc&#10;NfrZaRICdgAAAIAydfH+k9N+9WsjYqgdQcVKT7JP0s8O5anuznZfzcJ1PeuQb2m4Prr6nDX/Yo9s&#10;LwE7AAAAQJm5+ICr0ivgZ+hZh8JIr42f09DPvmisfnYoA3V37ppeA391RPSxD6go8yJiTPU5q/Wz&#10;s80E7AAAAABl5OIDrhqvZx0Ka3nDafZFY/WzQyupu3PXjlmwfqodQEW7Pwva9bOz1QTsAAAAAGXg&#10;4gOuGhYR39ezDkTEQ+m/Fq5dNPZxw4CWUXfXru2yjvXLjBwKZWra0V599mr97GwxATsAAABAK7r4&#10;gKs6ZcG6nnXgL90cEZe4Nh6aV91du306C9Y7GjUUUnqKfWr12X/6qfWzJQTsAAAAAK0g61kfl10H&#10;D/B+0nD9hmsXjZ1kQtC06u7abXAWrA8yWiAifpUF7frZ+UACdgAAAIAWdvEBV309C9f1rANbKu1n&#10;/7trF419yMRg+9TdtVvHLFj/tFECm/HTLGjXz85mCdgBAAAAWsjFB1yVXgM/IyL6mTmwjR7Kgvbl&#10;Bghbr+6u3dNg/e8jop3xAR8g7WT/TvXZr081JP6SgB0AAACgmWU962mwfoZZA01kTkRM1s8OW6bu&#10;rt1PiYir9KwDWyk9xT62+uzXHzA4NhKwAwAAADSTrGd943XwAE1tdRayzzFZ2Ly6u3bvHRFX61kH&#10;tlPazz6m+uzXnzRIBOwAAAAAzeCSA676bKnx1LqedaC5PZ5EXDJDPzu8o+6uPdplJ9Y/ZSpAE/rX&#10;xhPtr60x1OISsAMAAAA0oUsObOhZHx8RQ80VaGH3pP8amvGMfnaKre6uPdKO9Uv1rAPNJA3Xp1Wf&#10;/dp3DLiYBOwAAAAATeCSAxt61tOr4D9nnkArmxQRN8x4Rj87xVJ39x7pNfA3RMR+Vg+0gJUR8bXq&#10;s177lWEXi4AdAAAAYDtccmBDz/rXsq51J+WAcrEmO81+s41Q6eru3jMN1OfoWQdaSRqwf736rFdX&#10;WkAxCNgBAAAAttElB151RkRMj4hOZgiUqbSXffKMZ/SzU3nq7t4z/WLbyIj4e+sFykD63wXfqT7r&#10;Vf3sFU7ADgAAALCVLjnwqn7ZB2h61oG8uDkL2vWzUxHq7t7rUxGlyW6PAcrMmohkXPVZr/yrxVQu&#10;ATsAAADAFsqug0+D9c+aGZBD6Ym6OTOeGTvZ8sirurv3Sq+BnxQRvS0RKGNPRsT46rNe0c9egQTs&#10;AAAAAFvgkgOv/npEaZyTckAFWB6RjJzxzJh7LJO8qLt7r7RnPf1yyMmWBuTIzyMiPdGun72CCNgB&#10;AAAAPsAlB16dXgP/PT3rQAVKe9nToP1xy6Vc1d398XYRpS9HxJd9yQ3IqfQGme9GJN+tPutl/ewV&#10;QMAOAAAAsBmXHHh1pyxY17MOVLqbs6B9tU1TTuru/viF6c9mROxnMUAFSE+xT68+6+WfWWa+CdgB&#10;AAAANnHJQVenp+PSq+C/bi5AgaTh+uQZC8fcYOm0trq5Hx8YpYZgfaBlABXo15HE9OozX/615eaT&#10;gB0AAAAgc8lBV382PVXiClqgwJanV3HPWDjmIT8EtLS6uXun778TI0qfMnyg8iX/GhETqs98ybXx&#10;OSNgBwAAAArvkoMaetbTYL1v0WcBkHkoC9qXGwgtoW7u3pdkPes1Bg4USG3az1595kszLD0/BOwA&#10;AABAYV1yUEPPehqsn+6nAGCzbsiujne6jmZRN3fvkxtPretZBwptZXaa/edFH0QeCNgBAACAwsl6&#10;1tOO9bG2D/Ch0nB95IyFY242KppK3dxP9MqCdT3rAO9Ke9kvqj7zxZVmUr4E7AAAAEChjGzsWU+D&#10;9U42D7BVnkj/NTpdPzvboW7uJ9Ir4NPr4L9kjgDv63sRMaP6zBdrjaj8CNgBAACAQhjZ2LOeButD&#10;bRxgu9ybBe362dkqdXM/8aUsXNezDvDharOQ/XtmVV4E7AAAAEBFG9nYs54G65+1aYAmdVVEzJmu&#10;n50PUTd3n/Qa+Fl61gG2SXpd/PDqM1/4tfGVBwE7AAAAULFGHnR1Gqx/LSJ2tWWAZpGeYp88feGY&#10;W4yXv1Q3d580UL8yIk4yHIDt9m8RcXn1mS/oZ29lAnYAAACg4ozsfvXpETFNzzpAi3k4PdE+/Wn9&#10;7ETU3bNvTUQpvQ7+YuMAaHLXRiTfqz7jef3srUTADgAAAFSMkd2v7hsR0yNiiK0CtIpbGvrZn3Zt&#10;fFHV3bPvBdmpdT3rAM2ntuE0+xnP32rGLU/ADgAAAOTeyO5Xt8t61r9mmwCtLg3Xb5j+9JirrKI4&#10;6u7Z96gsWO9V9FkAtKD5WdD+G0NvOQJ2AAAAINdGdr/6a1m43s4mAcpK2s9+6fSnx9xrLZWr7p72&#10;ac/6iIjSBUWfBUDrSdKT7DOrz1iln70FCNgBAACAXBrZ/ZqhEaXv6FkHKHsPRyQjpz89+gmrqhx1&#10;97RPr4D/u+zhOniA1pdeG//99FF9xir97M1IwA4AAADkysju16SB+nf1rAPkzg0RcdX0p0frZ8+5&#10;unvaX9B4aj06FH0WAGXouew0u372ZiJgBwAAAHJhZPdr2mUd62NtDCC31mQh+w1WmD9193RI+9Uv&#10;j4ijij4LgBxIe9mvrD7jufmW1bQE7AAAAEDZG9n9ms9ExDQ96wAVY0VEfHn606MfttLyV3dPh/QK&#10;+Csi4vyizwIgh25L/x1efcZzro1vIgJ2AAAAoGyN7HHNkCg1BOt9bQmgIj0cSfz99KdGL7fe8lR3&#10;b4fhetYBcq+hn7369OdmWeX2E7ADAAAAZefSHg0961Mj4nTbASiEq9OO9mlP6WcvF3X37vfJ7Dp4&#10;PesAlSPtZ7+4+vSVv7HTbSdgBwAAAMrGpT3e6Vn/R9fBAxROGq5fOu2p0bdYfeupu3e/NFCfGRED&#10;ijoDgAJ4JCJGVJ++8jnL3noCdgAAAKAsXNqjoWd9TER0shGAQnsiC9r1s7eg+ns7plfAD48o/W1h&#10;XjRA4SU/iIhZbU9foZ99KwjYAQAAgFZ1adqzHjE2IobYBACbuDciLpumn73Z1d/b8YuN4bqedYAC&#10;qs1C9h9a/pYRsAMAAACtIrsOflpEfMYGAHgf6bXx39LP3jzq7+04IOtZ71mJrw+ArbIgIq5se/qK&#10;R4ztgwnYAQAAgBZ3aY9rxmQ967uaPgBbID3FfrV+9qZRf2+ntGd9QkScWAmvB4Am9R8RMbHt6cv1&#10;s78PATsAAADQYi7tcc1p2an1jqYOwDZ4OLs2/gnD23r193VKr4D/YpTiorw9dwBaWBKzI+KHbU9b&#10;rp/9LwjYAQAAgGZ3aY9rOkXEP+tZB6CJ/CR9e3Ft/Jarv6/zeY2n1kt61gHYQkltw2n205bdbmLv&#10;ErADAAAAzebSng096xuvgweAptTQzz5tweirTfX91d/XOe1Z/2ZEDCjX5whA2Ut72a9re9qywvez&#10;h4AdAAAAaC6X9rzmH7NwvZ0hA9CMVjScZl8w+j5Dflf9fZ07ZMH6eeXynADIvfQkexq0F7qfXcAO&#10;AAAANKlLe05Jr4H/jp51AFpY2s/+lWkLRi0v8uDr7+uSXgH/hezhOngAmlp6bfyN6aPtaUsL2c8u&#10;YAcAAACaxKU9p6Q961Mj4jQTBaAVfSsirp62YFTh+tnr7+tyQkSMj4gOZfB0AKhs6Sn2SW1PW/qf&#10;RduzgB0AAADYLpf2nNIu61gfY5IAlIk1Wcj+rSIspP6+rj0jSuP0rAPQCh6JSCa3PW3JgqIMX8AO&#10;AAAAbLPLek756+zUup51AMpR2s/+lakLRj1cidupv69regX8N7Lr4AGgNaXXxl/f9rQlFX9tvIAd&#10;AAAA2GqXNfasT4mIvqYHQA7cl759TV0wakWlLKv+/q7pdfDT9KwDUEbScP3Stqcuqehr4wXsAAAA&#10;wBa7rOeUjtlV8H9tagDk0DVpR/vUnPez19/fLb0O/m/K4KkAwOb8qO2pz06u1MkI2AEAAIAPdVmv&#10;d3rW/8F18ADk3JqG0+zzR/0kby+j/v5u6Wn19Hn3KIOnAwAf5Kn0i9ltT3224q6MF7ADAAAAH+iy&#10;XlNOy3rWO5oUABUk7WW/Zur8fPSz19+/f4+I0jThOgA58lRE8pW2py5eVUlLE7ADAAAAm3VZryl9&#10;s571ISYEQAVLT4RfPXV++fazN4brcYu+dQByKD3B/pm2py5+qlKWJ2AHAAAA/o/sOvg0WP+MyQBQ&#10;EKsj4tvpY+r88upnr79///YRcY9wHYAcS0P2Y9qeurgirosXsAMAAADvuKzXlNF61gEosPQU+6ip&#10;80fdVw4jqL//gDRUv9m18ABUgPQE+2fbnroo9yG7gB0AAABIg/X0Gvh/0rMOAA1+mb49Tp0/al5r&#10;jqP+/gPSa+GPsBIAKsTv2p66KPc3pQnYAQAAoMAu6zUlDdT/OSIG+zkAgPf4SXaivcWvja9/4ICv&#10;R8TXrQSACjOn7SmL5uT5JQnYAQAAoICynvWN18EDAO9vTdbNfk1Lzaj+gQOPyK6GB4BK9Nm2pzzz&#10;u7y+LgE7AAAAFMxlvaf8Qxau61kHgC2X9rN/deqTox5u7pnVP3Dgf0dEe7sBoEKtanvKM8fm9aUJ&#10;2AEAAKAgRvWeOqQUMSUi+tg5AGyzXyYRX5ny5GUrmmOE9Q8c9LWI+Jr1AFDhbmh7ysIb8vgSBewA&#10;AABQ4Ub1npr2rKfB+ml2DQBN5tsRcc2UJy9rsn72+gcOSk+t3x0R1dYEQIWri4iz2p6ycFXeXqaA&#10;HQAAACrUqN5T22Ud66PsGACaxZosZP+npviL1z9wUNrzfrZVAVAQd7U9ZeHovL1UATsAAABUoFG9&#10;p/5VdmpdzzoANL956dvvlCcv++W2/p3qH+ienl7/L7sCoGCOb3vK07k6xb5DGTwHAAAAoImM6j11&#10;cESkJwAGmykAtJg+EXH/qN5T78+C9q3vZ0+cXAegkNL3v1x1sTvBDgAAABUg61lPg/W/sk8AaHXp&#10;LTLf3pp+9vqf9/it7nUACqiu7clPHZmnl11VBs8BAAAA2A6j+kxNg/VfCtcBoGyMSt+bR/WZukXv&#10;zfU/73GccB2AgqrO3gdzwxXxAAAAkFOj+kw9NTsh19EddQBQdtLbZf5pVJ+pfx0R10yZ90H97Mmx&#10;ESUbBKCg0vfB+P/y8tr95zcAAADkzKg+U9Oe12siYojdAUBu/CT9YtyUee/tZ6//ec9HnGAHoMDq&#10;2p68YEBeXr6AHQAAAHJiVJ+p7bJg3VXwAJBPaSf7P02Zd9mUjc++/uc9D4+IH9knAAX3N21PXvD7&#10;PIzAFfEAAACQA6P6TP1q1ufazr4AILfS9/FRWTf76CnzLrs/IkkDdvfDA1B06fuhgB0AAADYPqP6&#10;TB0cEd/OelwBgMqQvq//ZFSfqb9c9uw9Gzrvv9paASi67nl5/QJ2AAAAKEOj+0ztmAXrg+0HACrW&#10;4J9+++1dehwctZ88L3lpp51jvVUDUFAH5eVlC9gBAACgjIzuM61dRCm9Cv6r9gIAlS+JN5KnH4t2&#10;S54utR1wbPLqwOPjdWsHoID2zctLTsrgOQAAAABpuN53WtrHeo2edQAohqT0elXVhvt23vTFVreL&#10;t0++IJ7v2j3e9GMAQLEkn2x70rzny/0lO8EOAAAArWx032npNfBXR0Sf7JmU7AQAimDte15j3ZrY&#10;8dbvRad9O8Wbp306WbX7XvG2HwUACqJ9RAjYAQAAgM0b3XdaxyxYP9WIAIBNPb88dv7ulNIB/Y5M&#10;Xj/6tHh5p51jgwEBUOFy8WVzATsAAAC0sNF90571ho71y8weAIqt9CFNro/9NnZf8Fi04IwgBgAA&#10;IABJREFUO/rU5MX+g2J10ecFAK1NwA4AAAAtKOtZT4P1juYOAHxIvt5g7dpo8x93ldr/8dexx3Fn&#10;JC926x5vGBwAtA4BOwAAALSArGc9DdYHmzcA8K4tSNgzr70UH7v1e9G5y0FRe+LZyYu777WZEncA&#10;oFkJ2AEAAKAZZdfBpz3rf2XOAEBTWLowam6cVdrlkKPitaOOTV7baZdYb7AA0DIE7AAAANBMRved&#10;lp5Y/0pEtGuoWAUA+AvJVpxg39Tbb0Wb3/0iPv7Uo7HbgOPiJf3sANAyBOwAAADQxEb3m3ZKdmpd&#10;zzoA0KzqamPH/7wrOsz/Y+w26MTkJf3sANC8BOwAAADQREb3m9YnC9YHmSkA0JKeXxG73Pb9Utfu&#10;fZM/ffLceMG18QDQPATsAAAAsJ3G9GvoWd94HTwAwBZKskfTefqJ2G3Jwqg5eEC8euzpyUs2AQBN&#10;S8AOAAAA22FMv2lfycL1duYIAGyNpo/XG6X97L9/MPZ++rHSbkefljzf69CotRgAaBoCdgAAANgG&#10;Y/pNHxxRukHPOgCwfaqabX51a+Ij9/4kOv/x4ag/7qx4vn2n+LNlAVDGSnlYjoAdAAAAtsKYftPT&#10;QD0N1gc3z5kzAKA4khYJEp5fEW1vvj4O7HdkvHL0qfGSfnYA2HYCdgAAANgCY/pNb5d1rF+a/dm5&#10;+GY9AFDuWiZkTz3+29jzqcdityOPiZcGnRCv+NEAgK0nYAcAAIAPMebg6Z+OiKv0rAMAebd2bbR5&#10;+N9j30d/E3uefH6s7NYj6i0VALacgB0AAADex5iDpw+KiKsjorcZAQCVpL42PnLbD6Lbvh2j/rRP&#10;x8rd94q1FgwAH07ADgAAAH9hzMENPevpVfCfNhsAoJKl/ezfnRo9jhgWLx51XPKKfnYA+GACdgAA&#10;AMiMOfidnvW/dx08AFAkv3swPvHYI6W9hp2SrOo/OF63fADYPAE7AAAAvNuznp5a72geAEDLScpm&#10;1mvfijb/eVd0/J9fxV7HnpE8p58dAN5LwA4AAEChjTl4etqvflVEDMrmUCr6TACAFlMqn3j9Xa+/&#10;HDvd/v3SAQf1jdeHnpK8oJ8dAN4lYAcAAKCQxjZeB58G65/yEwAAtJ5yjNgbLXwidl+6MNr1GxAv&#10;H3Vc8rJ+dgCaWS6+8C5gBwAAoHDGHjL9Uj3rAEBrK99o/V1r10ab3z8U+zz1WGmPAccmL/QfHK+V&#10;y3MDgNYgYAcAAKAwxh4y/ZTs1Pp+tg4AtL4kJzF7RH1tfOS/7o5O8/8Yux93VvJc+07xZhk8LQBo&#10;cQJ2AAAAKt7YQ6Z3jIg5m/SsAwCwDV5YGdW3zCn1OLBvvHbSeclK18YDUDQCdgAAACrW2ENmtIso&#10;bbwOHgCgDOXjBPtfeuaJ2GPZwti134B46dgz4oXyenYA0HwE7AAAAFSksYfMSEP1SyOSmogo2TIA&#10;UHaSpJTPeL3R22ujzR8ein2ffiz2HHZqsqJX/1hdDs8LAJqTgB0AAICKMvaQGYOy6+D1rAMAtIC0&#10;n/3+n5b2/59fRt2pf5Us3X2vWGvuAFQqATsAAAAVYewhM9JA/aqIONlGAYD8yPMZ9v8r7Wf//tTo&#10;2+fweOno05JV+tkBqEQCdgAAAHJt7KFpz3pDx/pImwQAcqVUUfn6O+b9IfZeOK+05+HDklWDToiX&#10;yuRpAUCTELADAACQW2MPnfGpiJgcEe1sEQDInaQhZC9V4uLWvhVVv/qP0n5PPRp7HHN6sqJbz6Su&#10;DJ4WAOUtF++JAnYAAAByZ+yhDT3r6Yn1QbYHAFC+Xn8ldr7jh6XunQ6IP51wTrJy973iLesCIM8E&#10;7AAAAOTGuEMbetZHliI+lT3nijzxBQAUQxJRSpIKvCN+M1Ysjt1+MK20W/8hyaqjjkte1M8OQF4J&#10;2AEAACh74xp71r+cPdoV42NoAIDK88eHS+3n/a70icEnJcv7D05etWIA8kbADgAAQFkbd+iMk7Oe&#10;9f1sCgCoPMX76uDat6LNf8+Nrgv+p7TnwOOTVd16JrVl8LQAYIsI2AEAAChL4w6d0TsL1gfaEABA&#10;5XlxZdTceWOp5oDe8crQk5NVu39cPzsA5U/ADgAAQFkZ17/hOvhJ8W7POgBA5SrZ7aInS3stX1Ta&#10;vc8RyQv62QEodwJ2AAAAysa4/teOjCg19KzbCgBQ+ZIi3hC/WWvXRps//rLUYeETsdfQU5Llvfon&#10;r5fh0wQAATsAAACtb1z/a9Nr4K9v7Flv+JTZWS4AoACSUhJVFr2JN2rjoz//1zjw0V+Vao85I1nW&#10;vnO8WTZPDoDmlovPAgTsAAAAtJpx/a/dLwvW9awDAPCOtJ/9p98q9T2gd/LKiecly3baJdaZDgDl&#10;QMAOAABAixvX/9r0CvhLIuLLpg8AwPvJ+tl363NE8uIxZyQrDQqA1iZgBwAAoEWN63/tl7NwXc86&#10;AIAS9g+19q3Y4Y8PR4enHy/tdeK5yeJuPZM1Zf6UAahgAnYAAABaRNazPikieps4AABbK+1nv+vG&#10;Uq9PdCjVnvLpqkW7fzzeMkQAWpqAHQAAgGY1/rCGnvU0WD/ZpAEA3pU0PJKSkWydl1ZF9Y0zSof2&#10;Oix5Ydipycqd2upnB6DlCNgBAABoFuMPa+hZ/1JEjDRhAID34Yb4bTb/j6V9Fs0r7TXok8myQ4ck&#10;L+f0ZQCQMwJ2AAAAmtz4w669MOtZT0+vO5UFALB5JQn79lm7Nnb4/++N/R97pLTPsFOTpfrZAWhu&#10;AnYAAACazPjDGnrW02B9oKkCANBS/vRK7HL3j0q9O+4frx93VrJEPzsAzUXADgAAwHbLetbTYP1C&#10;0wQAoLWsWFza/cYZpd0PHZysGHBc1fM77aKfHSBHcnEDnoAdAACA7TL+sGvTYP3LEVFjkgAAlIP/&#10;+WWp48In1u99+LCqFf2HJC9ZCgBNRcAOAADANhl/2LUnR8TErGcdAICtlvavVxlbM3mjNj76i3vj&#10;gKceLX38qOOTFd16Jqsr8oUC0KIE7AAAAGyV8YfP7JUF6xt71nNxhRsAQPlJGjN2mtVLq6Ld3TeV&#10;+uzfK14acnKyYvePx/+aOADbSsAOAADAFhl/+MyaLFjXsw4A0GQk7C1l8fzYe8Xi0h69DotVx56Z&#10;rCjGqwagqQnYAQAA+FDjD5/5pYi4RM86AAB5tvat2OHRX0WnZ54o7T3k5OTZXoclr1koAFtDwA4A&#10;AMD7mnD4zIGliNl61gEAml7j2XUn2FvDG3XxsX+7NXo9+uvSmmPOSBa37xxvFG8KAGwLATsAAADv&#10;MeHwmWmgngbrA33kCwDQPNLfs6rMtlW98ly0u/Xbpf7deiUvnnhe8uxOu8S6Ao8DgC0gYAcAAOAd&#10;Exp71tOr4L9kKgAAza5kxOXh2fmlT3x/cWnP/kOSZQNPTFYVfR4ArSQX74sCdgAAABpMOGLmBVGK&#10;iVnPug97AQCaW+NVQX7vKhNvvxVtHvmvUrd5vyu1P/6cqoXdeiWriz4TAN5LwA4AAFBwE46YOTAi&#10;royIXipAAQBaWOIXsHKT9rPPvanUb+/2pdUnf7pq4e4fj/8t+kwAeJeAHQAAoKAmHNHQs54G6yf5&#10;GQAAaA3JO8fYKT8vrYpdfzSjdOQhg5JlA45PntPPDkAI2AEAAIpnwhENPetfyh41fgQAAOD9Pfqr&#10;Uucn/1DqMPCEZHH/ocmLRgVQbAJ2AACAAmnoWY+4OCL2s3cAANgyb78VOzx4X6n7E4+UOgw9tWqR&#10;fnaA4hKwAwAAFEDWs54G60fZNwAAbJs/vRpt59604ZD9uiWvHnt21aI99LMDFI6AHQAAoIJNOGJW&#10;TdazfkH2Kkv2DQBQLpJSkuhgz6PnlsSeP52zYddehyUrBxxftXKntvrZAYpCwA4AAFChJhw5Kz2x&#10;/nd61gEAoOm9vTZ2eOzXpS6L5q3fp/+wqqX9hyYvGDNA5ROwAwAAVJjLj5x1UkRcoWcdAKC8JY0P&#10;Nwzl3Jt18dGH79vQfeGjySeOPL5qabdeyZ+KPhOAbZSL90QBOwAAQIW4/MhZvbLr4PWsAwBAC3t5&#10;VWnXe29af0jXnskLJ5zXZpFr4wEqk4AdAAAg5y4/sqFnfeN18AAA5EqVdVWYJQtinx9O2bBXz8OS&#10;lcecVbWk6PMAqDQCdgAAgBy7/MhZaag+IiLa2SMAQO64Hr5Cpf3sj/+61GXxvPX7DDyp6plehyev&#10;FH0mAJVCwA4AAJBDlx85K70GflZEdMievQ9nAQDypqGEPbG2CvZGfXzsP28v9X38N/Gnkz5VtWD3&#10;vePPRZ8JQN4J2AEAAHLk8iNn7RcRV0TEJ+0NAADy4eVVpd1+fO36Qd0PTVYMO61qiX52gPwSsAMA&#10;AOTA5QMaetY3XgcPAEAlSJIoOcFeKE89Gh0Xz9+w7yGDk2cHfbJqRdHnAZBHVbYGAABQ3i4fMOuC&#10;iHhEuA4AAPmX9rP/7r9LB3138vrBi+eXdrNSgHxxgh0AAKBMXT6goWc9vQ6+lx0BAFQqJ9iL6o26&#10;2OneH5cO69A1Xj72rKqFe+hnByjlYQICdgAAgDJz+YDZHRpPq5fOz55ZLv4DEwCArZbeEO93vYJb&#10;tbS0182z1u/V76hkyYDjqpbrZwcobwJ2AACAMnHFgNkbe9b/NiJqnGYCAKhsScPve37no9Hjv4mu&#10;C/64oeOA46ue7j8sed5YAMqTgB0AAKAMXDFg9vlZx3oH+wAAgGJK+9kffmBD73m/jU6DT6lauH/v&#10;5HU/CgDlRcAOAADQiq44anbar355RBxlDwAABdNwgN0Jdt5r9etRfd8tpcO69ohVg05Knt1j70Q/&#10;O0CZELADAAC0giuOargO/oqION/8AQCAzVnyVKn9ymdLe/fsnyw/8riqZTvrZwdodQJ2AACAFnbF&#10;UbNHvNuzDgBAsTnBzgdLr41//DfRbdG8Dfv2H1q1uP/QZJWRAbQeATsAAEALueKo2Z/MroPf2LNe&#10;MnsAgELz+yBb7M362OnhBzb0efqxpP2w05OnO3RJak0PoOUJ2AEAAJrZFUfNTgP1mRExwKwBAIDt&#10;8crzpd1v/05pYJfuyaoTzm/z1M5t420DBSpELr54JmAHAABoJlnP+vDsOngAAIAms/TpUvsbp677&#10;eI/+VcuPPatqkckCtAwBOwAAQDO4YuDsv83CdT3rAAC8jyQi0cHOtnv77djxiUdK+y9+cn37Y89q&#10;88T+vZPXjBOgeQnYAQAAmtAVA2cflfWs9zRXAAA+kGydJpL2s993y/oj99o3ef2kC6se32Pv5M9m&#10;C9A8BOwAAABN4MqBDT3rabD+SfMEAGBLJBGlJCd9s+TDq8+Xdrtl1vqjDzq4atnQ09os0s8O0PQE&#10;7AAAANvhyoHX1WQd6xdlfxUfkAIAsIUSx9hpFgsfK3VesmBd+34DqxYNOqlqmSkDNB0BOwAAwDa6&#10;cuB152Wn1vWsAwAAZeXttbHjH36xoeeieaUOg0+pWrB/7yr97ABNQMAOAACwla4ceN2AiBgeEQPM&#10;DgAAKGdrXivV3H/z+gHtu2x46Ziz28zXzw6wfQTsAAAAW+jKgdd1yIL188wMAICmUWWOtIhVS2Pv&#10;W2Zu2LvPgKpnBpxQtVQ/O1CGclG7J2AHAAD4EFcOeqdn/YuugwcAoMmoYKcVzPvthgOffnRDlyOO&#10;q1pw2LCqlXYAsHUE7AAAAB/gykHXnRgREyKiQ/Zn5eLb1AAA5EIp8fslrWDd2tjh1z/f0HfRY6X2&#10;hx9X9Yx+doAtJ2AHAADYjCsHXdczC9b1rAMAABXplRdKezxwy/qjOnff8Nygk9s8s8feyZs2DfDB&#10;BOwAAACbyK6Dn6BnHQCAFpG4I57Wt2xhdFi1dP3e3Q+pWnrkCW2W6GcHeH8CdgAAgMzEQdddVNKz&#10;DgBACxKvUy7WrY0dn/zthgOXzN/QYcCJbeb3PqLqRcsBeC8BOwAAUHgTB12XXgM/I+1Z9wEnAAAt&#10;JWmI16vMm7LyZn3s/N93lg5/4jcbXht6etWTHboma2wI4F0CdgAAoLAmDr6uQ0RM36RnveSnAQCA&#10;FpNEyRF2ytWrL5b2uPN764d1PihZefx5bZ50bTxAIwE7AABQOBMHX59eAf/NaLwOHgAAWkniknjK&#10;3rKFsd9N09d/ou9RVQsHnVT1rI0BzSgXBx/cPQMAABTKxMHXnxcRDwvXAQAAtszba2PHPz64off3&#10;r1p3wuJ5pT2NDSgyJ9gBAIBCmDj4+vQa+PER0dPGAQAAtl7az/7Av6wftOc+yaufvLDN/+zxieRN&#10;YwSKRsAOAABUtImDr++QBesn2jQAAMD2e/WF0p4/mb3uxAP7VT079PQ2T+tnB4pEwA4AAFSkrGf9&#10;CxFxkQ0DAFC+klz0zcLmPPN4qevSp9btd/ixbeYddnTVCkMCikDADgAAVJyJQ64/NyK+GRHp6XUf&#10;WAIAUJ6SKCVVdkO+rVsXO/7mP9YfuuAPG7oNPKlq3v69q161UqCSCdgBAICKMXFIQ896GqwfaasA&#10;AAAtZ83rpXY//5f1g/fptOGFY87c4Qn97EClErADAAC5N2lIQ896Gqyfa5sAAORF0vBI7IuK8uLy&#10;2Oen16/bp9cRVU8deXybZ/WzA1shF7cQCtgBAIBcmzTk+m9mXes1NgkAAFAe5v9uQ48lC0qdDh5U&#10;9VT/o9sstxagUgjYAQCAXJo05PoTImJ81rMOAAA5lGQPqEx/ro+df/PvG/overzU6bBj2yzYv0+i&#10;nx3IPQE7AACQK5OGXN8jC9Y39qzn4vowAADYvJLfZ6l4r75Y2uPf/mXDkE4HVi0fePIOT+lnB/JM&#10;wA4AAOTCpKFz0ivgv5FdBw8AAPmXJKVIqiySwli+KDo9v2zdvgceXLX4mLPbPGXzQB4J2AEAgLI3&#10;aeiccyNinJ51AACAfHv77dhx/u8b+9mHndHmD/v3qXrFSoE8EbADAABla9LQOWm/+rRNroMHAIAK&#10;o4OdYvrzG7Hzv/10/dAD5pcWDzm9zYKd28bbfhSAPBCwAwAAZcmpdQAAgMq36IkN+z+3pLTv0NPb&#10;/P6Avk6zA+VPwA4AAJSVrGt9akScaDMAAFQ+J9jhz/Wx87//dP2w5xaXFhxzTpv5hR8IFFcpD69c&#10;wA4AAJSNSUPn9IiIf46I9nn5jyoAAACaxvzfb+j54srSXmd+cYdf7VyduDIeKEsCdgAAoCxMHtZw&#10;JfxYV8IDAFAUSRKlJBJfLIVNvP5i7HnzjHWnnPq5HX7RoVvVarMByo2AHQAAaHWTh81Ju9b/xiYA&#10;ACiWxA3xsBnr3o4d5/5g3QkDTmzz+/5Ht1lmRkA5EbADAACtZvKwhr71NFw/xxYAACgmCTu8n0f+&#10;Y8PhtX+KnY85Zwe97EDZqLIKAACgNWTh+k+E6wAAALyfBb/f0OveG9cdYUBAuXCCHQAAaHGTh91Q&#10;E1G6JSK6R4TOSQAAiilxgB22xIpFGzrfe+O60ulf2PF3Bga0NgE7AADQohrD9bglIulh8gAAFJuE&#10;HbbUikWlLvfeuC5O/8IOQnagVQnYAQCAFjP56I3hegjXAQAA2CorFm3IQvYdf2tyUJFyccuhDnYA&#10;AKBFCNcBAOA91CXBVmoI2X/0/9i7t2BJ7rs+4P9/d8+cveguWbIkXyDGIIgvMRhDMBdLMjgEMLFJ&#10;KlSRSxWvSVUe8pTk2Ze82yZvyUNe8pA8uIqkQoUiVRSkoBwTwNgGSwjZuiBZtlbS7p5zZrr7n+qZ&#10;syu7UM/pc3Zmunvm81Htky+a/fX2nun/t3+/3/zH1A3oiw52AABg44TrAADwBhYT4qOQHc7o619L&#10;3/P5/1Smj+pkB3ogYAcAADYuhvBvQwiP6NABAIDX2cAO5/fM1+rv/Z3/Vl579OPFl5QR2CYBOwAA&#10;sFGf+NBn/l0I4eOqDAAAb0TEDuf1lS/U77r97vrq+x/Nn1JEYFvsYAcAADbmEx/6TBOs/3MVBgAA&#10;YBO++L/LH37mifouxQW2RQc7AACwEZ949DPNvvVPqy4AAKyggR1uSVmG6X//z/PH/8m/Pvj8pdvj&#10;TDWBTROwAwAAa/eJRz9zRwjhcyoLAAArLMJ1CTvcqnIepp//j/Of+tV/Nf1txYRRS2P48AJ2AABg&#10;Ez4VQnhoLA9GAADQj5hiiL4zwxq8/EK4/3f+a/WuR3+l+FP1BDZJwA4AAKzVJx79bLNz/cOqCgAA&#10;Xehgh3X56v+t3/3O96ZvvOX7spcVFdiUTGUBAIB1+cSjn304hPAvFRQAALoQrsO6/a//Uv7M9dfS&#10;VGGBTdHBDgAArNOnQwh3qCgAAAB9OLyWLv/u58t3f+TXpl9wAYBNELADAABr8cnHFqPhP6CaAADQ&#10;TdO/HjWxw9o99eX6kSf+pPrGO9+bv6C6wLoJ2AEAgFv2ycc+e4fR8AAAcEYxJGPiYTP+4LeqH3nn&#10;e4vfVF5g3QTsAADAOvybEMLtITQHhAAAwBn4Dg0b8NrL6e7f+83ykQ/+QvFV9QXWScAOAADckk8+&#10;9tlmLPzHVBEAAM5DBztsypf/sHrP+366ePLS7XGmyDAKo3jpLBvAZwAAAMbNaHgAAAAGp5yH6e9+&#10;vnyPKwOskw52AADg3E661z+gggAAcD7mw8NmPfln1Q++9Fzxlfseyq4qNbAOAnYAAOD8YviUE0EA&#10;ADi3ZEI8bN7v/8/yPR/99envKzWwDgJ2AADgXD75+GebvesPhShiBwCAc4khRN+nYeOefbJ6x0vP&#10;pz++70Fd7MCtE7ADAADnFP+ZygEAwK3ITn4Bm/Z//kf53l/69envKTRwqwTsAADAmX3q8c99IIXw&#10;iMoBAMD5mQ4P2/PMk/U7rr0W/vDy7XGm7MCtELADAADn8S8cBgIAwDr4Zg3b8ge/Vf7gY78y/X8K&#10;DoM1irUpAnYAAOBMPvX45x4OIXxA1QAA4JbZvw5b9OSfVj/02D8MAnbglgjYAQCAs4nhnzoIBACA&#10;NYghxKiDHbalKsP0C79dvuP9j0+eUHTgvDKVAwAAzuhjCgYAAMAYPfml6p0uHHArdLADAACdferD&#10;n3s8hHC7igEAwNqYDgVb9PKL6YGXnkuX73sou6ruwHnoYAcAAM7iH6gWAAAAY/bnX6ze5gIC56WD&#10;HQAA6ORTH/5c07n+uGoBAMDapMUidmCrnvpK9c4P/uL0z1QdOA8BOwAA0NXjxlcCAMA6xRCigB22&#10;7eor4Z6Xnk+33fdQNCYehmUU504CdgAAoJsYf1SlAABgjWIQsENPvvrF6m0/+dBEFztwZgJ2AACg&#10;k2g8PAAArFVc/GNKFPThuSfrt4cQv6T4wFllKgYAAJzm0z/7G033+u0KBQAAwC54+Zv1m6+9mqYu&#10;JnBWOtgBAIAujIcHAID1S8s58UAf/vJL1Zvf/ROTpxUfOAsBOwAA0MWPBqMrAQAA2CHPPVU/+O4P&#10;BgE7cCYCdgAAoAsd7AAAsBE62KEvV14K94YQvUwOnImAHQAAWOnTP/cbj6gQAABsQJSvQ5+uvFQ/&#10;6ALAoIzihRcBOwAAcBrd6wAAsDm6Z6FHf/FH1Zu//33F864B0FWmUgAAwCl+QIEAAGAjhOvQsxef&#10;re91DYCz0MEOAACsFEN4yMEfAACs33JCvBnx0KdrV9JtIdrDDnQnYAcAAE5jRDwAAGyEcB369sq3&#10;0r0hCNiB7gTsAABAq3//kf9wu+oAAMCGLFrYhezQp6NrwXMvcCYCdgAAYJVHVAcAADZlkbDrnIUe&#10;HR2G29yHwFlkqgUAAKzgTX4AANgcoR4MwNf/vLrXdQC60sEOAACs8gMO/QAAANhlR9fTVBc7DMIo&#10;7kMBOwAAAAAAAHvr6HqYLjY2AHQgYAcAAFZ5SHUAAGCTpHrQt5eeq+8LIT7lQgBdCNgBAIB2MTys&#10;OgAAsCFRvg6DEK1GA7oTsAMAAKs4ZAAAgA2JIaToOzf0Li7/cS8CnQjYAQCAVifNNA4ZAABgA+JJ&#10;sAf0a/mii4Ad6EbADgAAAAAAvYhGxMMguBeB7gTsAADACk4YAABgc5rv25n6Qs/Scp6EDnbo3yju&#10;QwE7AADQTr4OAACb4/s2DIVwHehMwA4AAAAAAP1Igj0YAh3sQHcCdgAAYBUHfgAAsElRGzv0Lnru&#10;BboTsAMAAAAAALDHYvOyi5Ad6ETADgAAAAAAfUlCPehdajrY3YtANwJ2AACglWGVAACwWb5zwxC4&#10;E4HuBOwAAAAAANCHGFKS60H/FvehDnYYgFHchwJ2AACgXVw82DhkAACATRGwwxB47gU6E7ADAAAr&#10;OO0DAIDNab5vZ+oLvYshRB3sQDd+cgMAAAAAALDHvFwOdKeDHQAAAAAA+qNrFvqX7GAHuhKwAwAA&#10;AABAD2KIKeqchQFo7kMBO9CNgB0AAGi3POtzyAAAAJsQTaaGQXAfAmcgYAcAAAAAgP54oRX6Z0Q8&#10;DMMo7kMBOwAA0MpL/AAAsDka2GEYFvehmxHoSMAOAAAAAAC9kepB39Kie10HO9CNgB0AAFglGVkJ&#10;AAAbEptcT3EBYEwE7AAAQDuHfQAAsGG+dEP/FgsbvFwOdCJgBwAAVnDYBwAAm+P7NgyDcB3oTsAO&#10;AAAAAAB9WDTNCvagd+5F4AwE7AAAAAAA0IOUlr+AfqUUki52GIRR3IcCdgAAYJU0locbAAAYId+1&#10;YRCsawC6E7ADAACtHDEAAMDmxNh859Y1CwOggx3oTMAOAAC0k7ADAMAGxWXKDvQqevgFzkDADgAA&#10;AAAAwH6LOtiBbgTsAAAAAADQD4EeDIMR8UBnAnYAAGCV5NAPAAA2Iy4nxPu+DX2zqgE4AwE7AAAA&#10;AAD0RrAH/Ys62GEYRnEfCtgBAIB23uIHAIDN8pUbAEZFwA4AAAAAAH1YvNAqYYf+LfY16GAHOhGw&#10;AwAAAABAPwR6MAzJqy5AVwJ2AACg1ckBg0M/AADYgGX/uq5Z6Nvy2de9CHQjYAcAAAAAgB4kb7PC&#10;IKRFuC5gB7rJ1AkAAAAAAACAno3iRRcd7AAAQDtL6AAAYHNiXP4C+rW8F3WwA52Yc2BHAAAgAElE&#10;QVQI2AEAgFVMrQQAgA2JIaTo+zYMgfsQ6EzADgAAAAAAwJ7TwQ50I2AHAAAAAABgf6Wmg13ADnQj&#10;YAcAAFawDxIAADYn+s4Ng+A+BLoTsAMAAK2iMwYAANgsX7qhf819GHWwA90I2AEAgFXSyS8AAGDN&#10;Ygwp+r4NQ+A+hGEYxb0oYAcAAAAAgN7oYIf+LdY1CNmBTgTsAAAAAADQA+OiYDCSgB3oKlMpAAAA&#10;AAAA9pVkHTgLHewAAAAAANCPFKKuWehfdC8CnQnYAQCAdtHUSgAA2Bjr1wFgdATsAAAAAAAA7Dkd&#10;7EA3AnYAAGAFLTUAALApUaAHA+FehIEYxb0oYAcAAFqJ1wEAYLOE7NC/5bOvexHoRsAOAACcxiED&#10;AABsRAwhCvWgd8196F4EOhKwAwAA7bSwAwDA5sSQfOeGQRCuA50J2AEAAAAAoC9iPejd8k0XHexA&#10;NwJ2AAAAAADojRZ26J1oHTgDATsAAAAAAAB7TAc70J2AHQAAWCV5lx8AADYmLfawA/1q7sMoYIcB&#10;GMV9KGAHAADamVYJAACb4/s2DIVwHehMwA4AALRy3gcAAJuzGErtWzcMgBHxQHcCdgAAYAWHfQAA&#10;sDnRd24YBPch0J2AHQAAWMUb/AAAAOy6pIMdBmE2hssgYAcAAE7jkAEAADagriYzoR4MQQwhuheh&#10;b9O3/9rLY7gIAnYAAKCdKXkAALBRKcQUY/LNG/olXIf+jaJ7PQjYAQAAAACgPynlZYzlxCWAvulg&#10;h56Nonu9kQ3gMwAAAAAAwF6qq2I0HXsAsEEvjKW4OtgBAAAAAKAndV2Udj9D35o9De5D6NmVsVwA&#10;ATsAANAqLvfQOWQAAIANqetiFn3nhn7FkLzoAr0bTQe7EfEAAAAAANCXFFNVTYyJhx5FxYe+PTt5&#10;26/Ox3IVdLADAADtomMGAADYtLqazPK8nCo09COluBgTr/zQm2fGVHoBOwAAAAAA9KiqpseTcHSb&#10;awB9acJ1ATv0Jz07puIL2AEAgNM4ZAAAgA1KzZj4cnJUFPMDdYbtM7sNevVXk7f949GMhw8CdgAA&#10;AAAA6F9ZHhzmEwE79CHFkELUwQ49+drYCi9gBwAAAACAntV1XtZVMc/yauJawJYlPezQk29O3vqP&#10;royt+AJ2AACgnTMGAADYmnl5cP0gv36nisOWLZ59dbBDD748xqIL2AEAgFUcMAAAwJY0HezNLva8&#10;mF9Qc9ii1ITrAnbYsqcnb/2Vb46x6AJ2AACg1UkDu0MGAADYknJ+cD0vqmk0sxq2x90G2zYPIfzJ&#10;WKsuYAcAAAAAgIFIKavK+fT6ZHp82TWBrUkh6mCHLfry5C0fn4+14NkAPgMAAAAAAHCinE8Pq6qY&#10;qQdsixZ22KLnJm/5+JNjLrgOdgAAoF10yAAAAH2Yzy6+ll24dleMSaMcbJ4d7LAd10MIXxx7rQXs&#10;AADAKskOdgAA2L6UYpodX3x1euHwTvvYYdOaW0zADhs2DyH9weQtHxvtaPgbvPkGAAAAAAADVNd5&#10;2YTsrg1snHAdNu8PJ2/52Cu7UGcd7AAAAAAAMFB1lc/nswuvTabHt7lGsCmxWZEmZIfN+aPJw7/8&#10;0q7UV8AOAAC0MocSAAD6V5WT4+ZDTCazyzEaFw9rl3Sww4Y04+C/NHn4l7+xSwUWsAMAAAAAwMA1&#10;IXtKeTk9OLwjxmT9K6zT4rUVHeywZk24/vuThz+6c6tOBOwAAEC7uHiL3yEDAAAMQF1n5fHRxSvT&#10;C8e3Z7F2vg/rkwTssFavhpC+MHn4o9d3sax+AAMAAAAAwEiklNXHhxdfmUxnl4tifsF1g3WweQHW&#10;6KnJw7/0Z7tcUAE7AAAAAACMzHw2vVZV+Ww6nd0WY21kPNyqqIMdbtFhCOGPJw/94rd2vZACdgAA&#10;YAVv8QMAwFDVVTE/OixeLibzC0UxvxRj8gUeziEZDw+3otm1/rXJQ7/41L5UUcAOAACcxkEDAAAM&#10;WDmfHFZlcdSMjc/z8sC1gvMQssM5PBNC+MrkoV+Y71PxBOwAAEA7/S8AADAKTQfubHZwNcsmTdB+&#10;KcvqiSsHXTXhuoAdzuDby2D977+6j0UTsAMAAK3k6wAAMC6pzsrZ0YVXs7yaNh3tMSb72eEUnn2h&#10;s2bPehOsv7DPJROwAwAAAADAjqmrfDY7ujAvivJCXpQX7GeHlVKIOthhhTKE8FeTB3/+CUUSsAMA&#10;AKs5YAAAgJFKKab5fHJYlsXxZDq/aD87tDIiHto9F0J6YvLgzx+q0ZKAHQAAOI1DBgAAGLGUYjU7&#10;nl7N8nwRtGdZLRuA72S+A7yRZs/6k5MH/963Vee7+SEKAAC0c8gAAAA7o67z+fFRPs+L8mAyKS8F&#10;Y+NhIS1uBR3scKIZB//VyYMfeU5B3piAHQAAAAAA9khVFsfNjvZmN3sxKS+69tDsYFcECCk8GUJ4&#10;evLgR0rFaCdgBwAAVnDCAAAAu6jZz17Op4dVOWnGxl/K8mrqQrO/dLCz914MIfzF5MGfs2e9AwE7&#10;AACwSrKDHQAAdtfJfvbXsryeTCbzS1mWcpeb/dPsSxCws5dea4L14s0/+7LL352AHQAAAAAA9lxd&#10;ZfPj6uCVYlJemCzHxhtnBbC7mhHwf1m8+We/7hqfnYAdAABoFR2pAQDAXqnK4qiu8uNmN3teVBdc&#10;ffaHDnb2xjeW4fqH7Vk/JwE7AAAAAABwU7OffT6bXC/nxdHkYH45y2pZArsuhShgZ+ddCSF9uXjg&#10;w0cu9a3xQxEAAAAAAPgbUor17Gixn72YTOeXY0yZKgGMThOof6V44HF71tdEwA4AAKySTn4BAAB7&#10;arGf/fDgSjM2vijKgxDtZ2fnJCPi2UHNCPhnigcee8rFXS8BOwAAAAAAcKpyXhxWZX5UTMtLeV5P&#10;VYzdIVxn5/x1COFrxQOP2bO+AQJ2AACgnb4UAADgO6Sw2M9+rcrSImi3n51dsEzXhezshCshhCeK&#10;Bx696nJujh98AADAChJ2AADgb6rrWDX72fOimhaT6qL97IxbDCEK2Bm1Zs/6k8X9H3rJZdw8ATsA&#10;AHAahwwAAMAbqsr8uK7yWV6UF4qiPggxeUuXERKuM1rNCPhnF7vW7/+QcfBbImAHAABaORkDAABO&#10;lUKq5sVhXabjpps9L+xnZ1yWz75CdkbnhRDC08X9P3Pk0m2XgB0AAAAAALhlKcV6PiuuVVV9PJlU&#10;l2KWclVlJJKAnRG5FkJ6srj/Z15x0fohYAcAANppYQcAAM6orrPy+Dh7telkn0zKSyF6smDYFsm6&#10;P6UMXVqMg//L4v6ffsG16peAHQAAWMUb/AAAwLlUZTarq+k8L6qDYlJdUEUGTAc7Q/f1EMNzxZt+&#10;yp71ARCwAwAAp3HIAAAAnEtKIZXz/LAqs+PJtLqY5fVEJRke4TqD9a0QwlPFm37KnvUBEbADAAAA&#10;AAAb1exnnx0X17K8LibT6lKMKVNxhkXIzqAchxC+VrzpJ+1ZHyABOwAAAAAAsBV1lZXHh9mrxaS+&#10;MTbe5msGIArYGYpmBPw3ijd98HlXZLgE7AAAQLvorAsAAFi/ssyPqyqbNSF7XtQHSkzPklc9GIDn&#10;Q1qE6/asD5yAHQAAaBWX+9e9xQ8AAKxfiqmcFdereToqDqpLWZZkFvRIBzu9eTWE8ERx308cuwTj&#10;4IcVAAAAAADQm2Y/+/youJrl9aSY1BftZ2fbUmrCdQE7W3ccQnq6uO8nvq304yJgBwAAAAAAeldX&#10;2XxWZfPF2Pi8PgjR0G5gJzUj4P+6uO/vPuPyjpOAHQAAAAAAGIxynh81O9onk+pClqepK8MW6GBn&#10;W74ZQni6uO/HKxUfLwE7AADQLtrBDgAA9CLN5/n1rEqzfFI3Qbs8g82JMZiXwIa9ugjW7/3x6wo9&#10;fn4gAQAAAAAAg1TXsayP86t5UU/zSX0QY7CfnU3Qwc6mHIcQni3u/bGXVHh3CNgBAAAAAIBBq8ps&#10;VjX72Yv6IM/rqf3srNUiWhews1bNCPgXFrvW7/2AcfA7RsAOAAC0cmIFAAAMRgqpmmdHdRlnxXJs&#10;/MTFYU2E66zTyyGEbxT3fuBYVXeTgB0AAFhBxA4AAAxLSrGez7LrWZbyYlpdjDHkLhG3LOpg5xal&#10;cH0ZrP/oa0q52wTsAABAu2W+7pABAAAYnDrFcnZcvJYXaVoU9QVj4zm/aAc7t6JaBuvv/5Yq7gcB&#10;OwAAAAAAMFpVGWdVlS/3sxfpwJUEtuj5Ztd6cc/77VnfIwJ2AAAAAABg3FJI5Tw7qsowK6b1xWZ8&#10;vCtKdzrYObOrIYS/Ku75kZnS7R8BOwAAAAAAsBNSCvX8OLuWZakopvWFGEPmynKaZbIuYKeTWQjp&#10;6eKeH7mqXPtLwA4AAKyS7GAHAADGpq7jfHaUz0/2sx/Yz84qMYQU/QlhtSqk8Hx+zw9/U50QsAMA&#10;AO0cMAAAACNWVXFW1fm8mKQLeZ4mriVvRAc7p2hC9b/O73mfPessCNgBAIBW8nUAAGD0UkjVLB7W&#10;WZwVk/pClgX72fku0Q523ti1ENKz+d3vO1QfvpOAHQAAAAAA2HmpDtViP3ueiqaj3X52oMUshPBc&#10;fvffeUWBeCMCdgAAYIVoBzsAALBT6irOZ1VoxsYf5Hma2s/O8rlXBzuhGQH/Un73e19QClYRsAMA&#10;AAAAAHunnMfjqozzfBm028++xxbJutcs9t3LIYQX8rveO9v3QnA6ATsAANDOAQMAALDDUgh1OY+H&#10;dRVmTdAe7WffU3aw77Fry2D9Pdf2vRB0J2AHAAAAAAD2Wl3Hqj6O17MiTfIiTe1n3y/LZF3Avmfm&#10;IYQX87ve/fK+F4KzE7ADAAAAAAA0QXsZ582O9iZkz4t0oCZ7IgXh+n55MYTwrfyud1f7XgjOR8AO&#10;AACskm6+zA8AALAPUgjVPB7XJ/vZs1yWsheiDvadl8JrIYTn87veNd/3UnBr/FAAAABaWcEOAADs&#10;rRTqahYPUx7yfJIuGBu/u+LitQoB+w47CiG9kN/1LnvWWQsBOwAA0E7CDgAA7Lm6Ds1+9mtZESZF&#10;MzY+elLaNckV3VXNCPgX8jv/9pV9LwTrJWAHAAAAAAA4RV2G+ayK5WI/ex4m6rVDkg72HfTtEMJL&#10;+Z0/ZM86aydgBwAAVli8xu+QAQAAICyD2Goej+oyzIpJOohZyNVlB6QoYN8d10NIz+d3/pA962yM&#10;gB0AAAAAAOAMUgr1fBYPs+zmfnZDxsfOFRy7JlB/Pr/jB6/veyHYPAE7AAAAAADAOdzYz74YG18s&#10;xsaLaUdLB/tI1YtR8Hc88vK+F4LtEbADAADtHA0BAACcqqrirKrDvCjSNMtlL2OToh3sI/VqCOnF&#10;/I5H6n0vBNvlL3kAAKBVXO5fd8gAAABwmhv72auQ5UU4yOxnH42YvF0+MochhBfzO37geN8LQT8E&#10;7AAAAAAAAGuS6lCXs3CY5SFvgnb72UchhaiDffDSYs/6S/kd339130tBvwTsAAAAAAAAa1ZXoarr&#10;cJjnYZIXizxG0D5cwvVhq0IIV0IMV/Lbv984eHonYAcAANo5/gEAALgVqarCrK7DPC+C/eyDpoN9&#10;oF4LIXw7v/2d830vBMPhL3IAAGAVO9gBAABuUUohlfNwFKvF2PhpzEKmpsNRL557BewD0+xZfzm/&#10;/fsO970QDI+AHQAAWEELOwAAwLqkOlQn+9mLJmgP9rMPQ3IZBqQZB/+t/Pbve23fC8FwCdgBAAAA&#10;AAC2qK5CWdehavazZ0WYqH3Pmnw96mAfgJdDCK/kt73DnnUGTcAOAAAAAACwbSmkqgyzugrzrNnP&#10;noXcNehJbUR8z64vutZv+1vlXleB0RCwAwAArQzJAwAA2LAUUj0PxykL2WI/e7SffdtiDML1fsxO&#10;gvWjffzNM14CdgAAoN3ykMFBAwAAwIalFKpyfmM/e5x453l70nJGvGff7WlGwF/Jb/veV/flN8xu&#10;EbADAAAAAAAMxGI/e5WqJmRvwnbXZSuMiN+e10JITbhuzzqj5S9mAAAAAACAYUlVmRb72fMiTqP9&#10;7JuVzAvYgqPFOPjL32PPOqMnYAcAAAAAABiglEIq5+k4y0KeFXESoxh4Q3Swb04TqH87v/x2e9bZ&#10;GQJ2AACgXVyc3ThkAAAA6FGdQlnPQ5nnYZLlsRCzr52Aff3qENLV/PLbX9m13xgI2AEAAAAAAEag&#10;qsK8qlJ5sp/d2Pg1ScFogDW7FkK4kl1+uz3r7CQBOwAA0MoBAwAAwOCkermfPVsE7VnIXKJbExcN&#10;7DrY1+A4pCZYf+t89L8TWEHADgAAAAAAMDYp1NU8Hac85FkeJ96RPr9m170R8bekCiG9ml166/UR&#10;/x6gMwE7AACwSrKDHQAAYLjqKpR1lapmN/vJ2HhB+9l57j2f+mQc/NXs0luNg2dvCNgBAIB2jmUA&#10;AADGINV1mqcUyiZoj5n97Geng/2Mmm7117JLD1ej+tSwBgJ2AAAAAACAHdCMOq/KNI9ZaDraJzF6&#10;bbqLpIP9LJr96q9mlx4+Hs9HhvUSsAMAAAAAAOyQVIe6qtNxloU8Kxb72TlN1MF+inoRrF986HDQ&#10;nxK2QMAOAACsYgc7AADASNV1KOvZYj97nuUyoVapee4VsK9wtRkJn1180J519l4QsAMAAKuZJggA&#10;ADByqa5CmerF2Hj72d+QZ98WR4s96xcftGcdvoOAHQAAaBWdMQAAAOyKVFdpHpugvYiF/ezfRQf7&#10;d6uW4+DfPBvSh4KhELADAAAAAADsiZRCXc3TbLGfPY9yonCyGM0O9nAyLP9advGB6wP4LDBY/uIE&#10;AAAAAADYM3Udqro+2c+e7X1eJFwPoQnVm3BdLeAU+/4XJgAAsFpy0AAAALC76iq9vp89hmx/L/Xe&#10;drDPF3vWL9xvzzp0JGAHAAAAAADYYymFVJVpHrOQ5Vkswp7tZ08p7eMO9jqEcDW78CZ71uGMBOwA&#10;AEC7vTpSAQAA2G/NfvaySrNmbHzMQh735alwv559m2D9KLvwJnvW4ZwE7AAAAAAAANxUV6kK1cnY&#10;+Gz3x8Y3Hfwh7kUH+/Fiz/rBfVbBwS0QsAMAAK1OpgJ68AYAANhDqQrzVIcsy0MeY9zlPu9dHxFf&#10;hhAOs4N75wP4LDB6AnYAAAAAAADeWAp1XYY6ZinLspjv5H72tLPvDlSLcfAH9x4P4LPAzhCwAwAA&#10;AAAAsFKqm8nxqW5C9mY/++5Va6c62NPJOPij7OAeU+lgzQTsAABAu10eAAgAAMCZ1XWqmq72LItZ&#10;jDuzn32XdrDPQ2rGwd9dD+CzwE4SsAMAAKskO9gBAAD4Limkukp1jCHGpqN95GPjU0q78NxbLfas&#10;T+8uB/BZYKcJ2AEAAAAAADizlEJKVSpjFpb72UdttB3saTEKfnrXbACfBfaCgB0AAAAAAIBzW+xn&#10;r2/uZx/f2PjUhNSjDNibPeuzbHqnyXOwRQJ2AACgnR3sAAAAdFSnVIUq1Fke8ziiJ8o0vmffctm1&#10;fqc969ADATsAANAq2sEOAADA2TRj4+vQ7GfPRzM2PoU4ig72ehGsT+6oBvBZYG8J2AEAgBW0sAMA&#10;AHB2i/3sZShjDFnM4rDHxtdx6CPi02IU/OT2+QA+C+w9ATsAAAAAAAAbkVKom4722Oxnj0N9i3vQ&#10;zevzk3DddDkYCAE7AAAAAAAAG5WamD2GmMWYhYEF7WkRXQ+ug71aBuu32bMOAyNgBwAA2kU72AEA&#10;AFibVKdUxxBiXAbtwxBDPaAd7CmkJli/bM86DJSAHQAAAAAAgK1Z7GdPqWp2sw9ibHyzgb33D7F4&#10;ub2MxWV71mHgBOwAAAAAAABsXapT3aTKwwjae+1gb7rV57G4ZIIcjICAHQAAaDWopXgAAADspiZo&#10;j4ux8TH28ShaN1vYewnY62XX+kV71mFEBOwAAAAAAAD0azk2PoWmk30ZtG9NWo5n36aTcfAX7VmH&#10;ERKwAwAA7ZZHGkbUAQAAsBWLsHsxN34ZtG/lXxoXz7/bevatFuF6fmFL/zpg3QTsAAAAAAAADEpK&#10;y572RTP7hvezpxS3MSK+GQNfxfzAS+wwcgJ2AAAAAAAABmkxNn7RYL7Bbva00cw7nQTr9qzDjhCw&#10;AwAAq3izHgAAgH59x372DQXtm+pgr2I+FazDjhGwAwAApxGyAwAA0L9l0L72bvbFOPr17mBvQvU6&#10;ZpM1/l8CQyFgBwAA2m10yx0AAACcXQpbGBt/PukkWPeiOuwwATsAANBKvg4AAMBgrWk/e1zk4rfU&#10;wd78b1PMCsE67AEBOwAAAAAAAKOVToL2Zkf7eX4PdbqlHewpZrlgHfaIgB0AAFgl2cEOAADAKKRw&#10;vqA9nem598Z/twnW/bmAPSRgBwAA2g1unR0AAACc6uwvisdOHewpxkz1Yc8J2AEAAAAAANhbKS2C&#10;c9PbgE68ZgMAAAAAAAAAHehgBwAAVrGDHQAAAABOCNgBAIBWNrADAAAAwOsE7AAAQDsJOwAAAADc&#10;ZAc7AAAAAAAAAHSggx0AADiNHewAAADsMs+9QGcCdgAAYAUz4gEAAADgBiPiAQAAAAAAAKADHewA&#10;AEA7DewAAAAAcJOAHQAAaBWXe+jsogMAAABg7wUj4gEAAAAAAACgGwE7AAAAAAAAAHRgRDwAANDO&#10;DnYAAAAAuEnADgAArGIHOwAAALvOcy/QmYAdAABYQQs7AAAAANxgBzsAAAAAAAAAdCBgBwAAAAAA&#10;AIAOjIgHAABaxWgHOwAAAADcoIMdAAAAAAAAADoQsAMAAAAAAABABwJ2AAAAAAAAAOjADnYAAOA0&#10;drADAACwyzz3Ap0J2AEAgHZRbQAAAADgBgE7AACwgoQdAAAAAG4QsAMAAK3E6wAAAADwOgE7AACw&#10;SrKLDgAAAACWBOwAAEA7LewAAAAAcFOmFAAAAAAAAABwOgE7AAAAAAAAAHRgRDwAALCKHewAAADs&#10;Os+9QGc62AEAAAAAAACgAx3sAABAqxij4gAAAADACR3sAAAAAAAAANCBDnYAAGAVO9gBAAAA4IQO&#10;dgAAAAAAAADoQMAOAAAAAAAAAB0YEQ8AALSLagMAAAAANwjYAQCA09jBDgAAwC7z3At0JmAHAABa&#10;aWAHAAAAgNcJ2AEAgBVE7AAAAABwg4AdAABoJ18HAAAAgJsE7AAAwCrJLjoAAAAAWMrUAQAAAAAA&#10;AABOJ2AHAAAAAAAAgA4E7AAAAAAAAADQgR3sAABAu2gHOwAAADvPcy/QmYAdAABoFZUGAAAAAG4S&#10;sAMAACuI2AEAAADgBjvYAQAAAAAAAKADHewAAEA7DewAAAAAcJOAHQAAWCWd/AIAAACAvWdEPAAA&#10;AAAAAAB0oIMdAABoZUI8AAAAALxOwA4AAJzGiHgAAAB2medeoDMBOwAA0E4LOwAAAADcJGAHAABW&#10;kLADAAAAwA2ZSgAAAAAAAADA6XSwAwAAqyS76AAAAABgScAOAAC0MyEeAAAAAG4SsAMAAK3k6wAA&#10;AADwOjvYAQAAAAAAAKADHewAAMAqdrADAACw6zz3Ap3pYAcAAAAAAACADnSwAwAA7aIt7AAAAABw&#10;gw52AAAAAAAAAOhABzsAALCKHewAAAAAcEIHOwAAAAAAAAB0oIMdAABoZQU7AAAAALxOBzsAAAAA&#10;AAAAdKCDHQAAOI0d7AAAAOwyz71AZzrYAQAAAAAAAKADATsAAAAAAAAAdGBEPAAA0C5GxQEAAACA&#10;EwJ2AACgVVzuobOLDgAAAIC9F4yIBwAAAAAAAIBuBOwAAAAAAAAA0IER8QAAQDsr2AEAAADgJgE7&#10;AACwih3sAAAA7DrPvUBnRsQDAAAAAAAAQAc62AEAgBXMiAcAAACAG3SwAwAAAAAAAEAHOtgBAIBW&#10;MdrBDgAAAAA36GAHAAAAAAAAgA4E7AAAAAAAAADQgYAdAAAAAACAfWY1GtCZHewAAEC7uPhPHDQA&#10;AAAAsPeCDnYAAAAAAAAA6EYHOwAA0CqetLADAAAAADrYAQCA1YyHBwAAAIATOtgBAIDTCNkBAAAA&#10;2HtBwA4AAKxkQjwAAAAA3GREPAAAAAAAAAB0oIMdAABYJRkRDwAAwI7z3At0poMdAAAAAAAAADrQ&#10;wQ4AALSKdrADAAAAwE0CdgAAYAUJOwAAAADcIGAHAABWsYMdAAAAAE7YwQ4AAAAAAAAAHehgBwAA&#10;2pkQDwAAAAA36WAHAAAAAAAAgA50sAMAAKexgx0AAIBd5rkX6EzADgAAtDIhHgAAAABeZ0Q8AAAA&#10;AAAAAHSggx0AAGgX9bADAAAAwA0CdgAAYJVkFx0AAAAALBkRDwAAAAAAAAAdCNgBAAAAAAAAoAMj&#10;4gEAgHZWsAMAALD7rEYDOhOwAwAAraId7AAAAABwkxHxAAAAAAAAANCBgB0AAAAAAAAAOjAiHgAA&#10;WMESdgAAAAC4QcAOAAC0i3awAwAAAMANRsQDAAAAAAAAQAcCdgAAAAAAAADowIh4AACglQ3sAAAA&#10;7AGr0YDOBOwAAEC7ZcLuoAEAAACAvReMiAcAAAAAAACAbgTsAAAAAAAAANCBEfEAAMAKMRkRDwAA&#10;AABLAnYAAKBdVBsAAAAAuMGIeAAAAAAAAADoQAc7AADQSgM7AAAAALxOwA4AAKxiBzsAAAC7znMv&#10;0JkR8QAAAAAAAADQgQ52AACgnRnxAAAAAHCTDnYAAAAAAAAA6EAHOwAAsEK0gx0AAAAATgjYAQCA&#10;VibEAwAAAMDrBOwAAEA7CTsAAAAA3GQHOwAAAAAAAPvMajSgMx3sAADAaRw0AAAAALD3gg52AAAA&#10;AAAAAOhGBzsAANDODnYAAAAAuEkHOwAAsIrx8AAAAABwQgc7AADQKi5b2IXsAAAAAOy9oIMdAAAA&#10;AAAAALoRsAMAAAAAAABAB0bEAwAA7eJiPLwR8QAAAOwyz71AZzrYAQAAAAAAAKADATsAAAAAAAAA&#10;dCBgB/j/7N3nc1T5tS7gtUGARBA55wwDk+xxztk+qc79T2/dOvdEZ3ucx+YulS0AACAASURBVJPI&#10;IguBEsoRwfSp3dpo7JlpqSV1t7r3fp4qPvnbWlR5dr/81gsAAAAAAABV0MEOAABUlCSJDnYAAAAA&#10;yHjBDgAAAAAAAABVELADAAAAAAAAQBUE7AAAAAAAABSZajSgajrYAQCAypLy/+KHBgAAAAAKL7xg&#10;BwAAAAAAAIDqCNgBAAAAAAAAoApOxAMAABUlzsMDAAAAwAIBOwAAUFlSLmEXsgMAAABQeOFEPAAA&#10;AAAAAABUR8AOAAAAAAAAAFVwIh4AAFhMyYl4AAAAcs53L1A1L9gBAAAAAAAAoApesAMAABUlidkA&#10;AAAAwEtesAMAAAAAAABAFbxgBwAAFpHoYAcAAACAjBfsAAAAAAAAAFAFL9gBAIDKdLADAAAAwAIv&#10;2AEAAAAAACgy1WhA1bxgBwAAluKHBgAAAAAKLwTsAADAYlyIBwAAAICPCdgBAIDKJOwAAAAAsEAH&#10;OwAAsBjn4QEAAAAg4wU7AACwiPITdiE7AAAAAIUXXrADAAAAAAAAQHW8YAcAACrTwQ4AAAAACwTs&#10;AABARcn8eXgn4gEAAMgz371A1ZyIBwAAAAAAAIAqCNgBAAAAAAAAoAoCdgAAAAAAAACogg52AACg&#10;siTRwQ4AAAAAGS/YAQAAAAAAAKAKAnYAAAAAAAAAqIIT8QAAQEWJ0QAAAJB/qtGAqgnYAQCAyuYT&#10;dj80AAAAAFB44UQ8AAAAAAAAAFRHwA4AAAAAAAAAVXAiHgAAWEzJiXgAAAAAmCdgBwAAKksSwwEA&#10;AACAjBPxAAAAAAAAAFAFL9gBAICKvF8HAAAAgI8J2AEAgMXoYAcAACDvfPcCVROwAwAAlXnCDgAA&#10;AAALdLADAAAAAAAAQBUE7AAAAAAAAABQBSfiAQCARSQ62AEAAAAgI2AHAAAqUsEOAAAAAB8TsAMA&#10;AJVJ2AEAAABggYAdAABYihPxAAAA5JnvXqBq64wKAAAAAAAAAJYmYAcAAAAAAACAKjgRDwAAVKaD&#10;HQAAAAAWCNgBAIDFlHTRAQAAAMA8ATsAAFBR4gk7AAAAACzQwQ4AAAAAAAAAVfCCHQAAqCxxHh4A&#10;AIDc8+0LVE3ADgAALMUPDQAAAAAUXjgRDwAAAAAAAADVEbADAAAAAAAAQBWciAcAACqb72B3Ih4A&#10;AACAwgsBOwAAsJgkEvMBAAAAgIwT8QAAAAAAAABQBQE7AAAAAAAAAFTBiXgAAKCy+QvxOtgBAADI&#10;M9+9QNW8YAcAAAAAAACAKgjYAQAAAAAAAKAKTsQDAAAVJc7kAQAAAMACATsAALAUITsAAAAAhRcC&#10;dgAAYFFJYj4AAAAAkNHBDgAAAAAAAABV8IIdAABYTMmJeAAAAHLOdy9QNS/YAQAAAAAAAKAKXrAD&#10;AAAVqWAHAAAAgI95wQ4AAAAAAAAAVfCCHQAAWIwOdgAAAADICNgBAIBFuBEPAAAAAC8J2AEAgMrk&#10;6wAAAACwQAc7AAAAAAAARaYaDaiaF+wAAMBS/NAAAAAAQOGFgB0AAFiMC/EAAAAA8DEBOwAAUJmE&#10;HQAAAAAWCNgBAIDFlJyIBwAAAIB5AnYAAGARnrADAAAAwEvrTAIAAAAAAAAAluYFOwAAUJkH7AAA&#10;AOSfajSgagJ2AACgokQHOwAAAAAscCIeAAAAAAAAAKogYAcAAAAAAACAKjgRDwAAVJY4EQ8AAAAA&#10;L3nBDgAAAAAAAABV8IIdAABYRGI4AAAAAJDxgh0AAAAAAIAiU40GVM0LdgAAoKJk/gG7HxoAAAAA&#10;KLzwgh0AAAAAAAAAqiNgBwAAAAAAAIAqCNgBAIDFOA8PAAAAABkd7AAAQGU62AEAAABggYAdAABY&#10;RGI4AAAAAJARsAMAABWJ1wEAAADgYwJ2AABgMSUn4gEAAMg5371A1QTsAABAZZ6wAwAAAMCCdUYB&#10;AAAAAAAAAEsTsAMAAAAAAABAFZyIBwAAFqODHQAAAAAyAnYAAKCiRAk7AAAAACwQsAMAAJXJ1wEA&#10;AABggYAdAABYihPxAAAA5JnvXqBq64wKAAAAAAAAAJYmYAcAAAAAAACAKjgRDwAAVJY4kwcAAAAA&#10;LwnYAQCApQjZAQAAACi8ELADAACLSUwHAAAAABYI2AEAgEWI2AEAAADgJQE7AABQ2XwHuxPxAAAA&#10;5JnvXqBq64wKAAAAAAAAAJYmYAcAAAAAAACAKgjYAQAAAAAAAKAKOtgBAICKEh3sAAAAALDAC3YA&#10;AAAAAAAAqIIX7AAAwCISwwEAAACAjBfsAAAAAAAAFJlqNKBqXrADAACVzT9g90MDAAAAAIUXXrAD&#10;AAAAAAAAQHUE7AAAwGK8XgcAAACAjBPxAABARfMX4oXsAAAAABACdgAAYFGJ8QAAAADASwJ2AABg&#10;ERJ2AAAAAHhJwA4AACym5EQ8AAAAOee7F6jaOqMCAAAAAAAAgKV5wQ4AAFTmQjwAAAAALBCwAwAA&#10;FcnXAQAAAOBjAnYAAGAxQxGxz4QAAAAAQAc7AACwuDnzAQAAIOf6LBiolhfsAABAZYkj8QAAAADw&#10;khfsAADAYvwrfgAAAPJuwoaBannBDgAALKVkQgAAAOTVW//66qTlAtUSsAMAABW99a+v9r3zfz80&#10;IAAAAPJKuA4si4AdAABYXBLPImKjKQEAAJBDAnZgWQTsAADAUoYjYp8pAQAAkEN9lgosxzrTAgAA&#10;ljBsQAAAAOTUhMUCy+EFOwAAsJTh9E48AAAA5E9pxFKB5RCwAwAAi0sSPzYAAACQS5//l1ddbQOW&#10;RcAOAAAs6vP/cnn4nf935VkSscGkAAAAyJF+ywSWSwc7AACwpMSPDgAAAOSPb11g2QTsAABANfzo&#10;AAAAQN741gWWzYl4AABgaUn0RUTJpAAAAMiJuc/982UBO7BsXrADAABL+tw/Xx6JiEmTAgAAICeE&#10;68CKCNgBAIBq+fEBAACAvOixSWAlnIgHAACqlKQ/Ppw0LQAAAHLgkSUCK5GYGgAAUK13/+3q/4mI&#10;DQYGAABAC+t5858uvW2BwEo4EQ8AACyHE3oAAAC0Ot+2wIoJ2AEAgOW4b1oAAAC0OAE7sGJOxAMA&#10;AMvy7r9d/YeI2GJqAAAAtKD7b/7TpT9bHLBSbSYHAAAsSxJdEfGGoQEAANCCXGYDVsWJeAAAYLn8&#10;GAEAAEArmnzzHy8N2BywGl6wAwAAy/LmP16ae+//X0tD9hMmBwAAQAu5ZlnAagnYAQCAlUh/lDhu&#10;cgAAALSIuYjosSxgtRITBAAAVuK9f7/2rYjYa3gAAAC0gGtv/MMrXrADq6aDHQAAWCk/TAAAANAK&#10;0tfrXTYF1IIX7AAAwIq99+/XvukVOwAAAE3uutfrQK14wQ4AAKzGddMDAACgiXm9DtSUF+wAAMCq&#10;vP8f196KiOOmCAAAQBO6/vpPvF4HaqfNLAEAgNVJrgnYAQAAaEKTr//konAdqCkBOwAAsCqv/+Ti&#10;1Pv/cT39weKiSQIAANBEPrAMoNZ0sAMAALVwOyKmTBIAAIAmMfj6Ty4+tgyg1nSwAwAANfH+f17f&#10;GxHfME0AAADW2FxE/Oz1H1/0D8GBmhOwAwAANfP+f17/ckQcNFEAAADW0Aev//jiHQsA6kEHOwAA&#10;UDNJxDsR8d2I2GyqAAAArIHB14TrQB3pYAcAAGrmtR9fTM/wvWOiAAAArAHfpEDdOREPAADU3Af/&#10;dePViDhjsgAAADTQH1770YUnBg7Uk4AdAACoiw/+68Z3ImK76QIAANAAD1/70YW/GjRQb07EAwAA&#10;9fLb7DwfAAAA1NOocB1oFAE7AABQF6/96MJcFrIDAABAvfj2BBrKiXgAAKCuPvjvG8eSiDdNGQAA&#10;gFoqzYfrb7/2wwujBgs0ihfsAABAXb32wwsPI+KOKQMAAFBLScQV4TrQaAJ2AACg7l794YUrEfHQ&#10;pAEAAKiRd1+d/wfdAA3lRDwAANAwH/73zfRU/FETBwAAYBVuvvrD8zcNEFgLAnYAAKChPvwfITsA&#10;AAAr1v3qD86/a3zAWhGwAwAADSdkBwAAYAWE68CaE7ADAABrQsgOAADAMtx89QfOwgNrT8AOAACs&#10;mSv/c/MNITsAAABLeO/yD853GxLQDATsAADAmrry05vnI+KcLQAAAPAJcxFx9fL3hetA8xCwAwAA&#10;a+7KT2+mr9gvRcQG2wAAACAL1393+fvnxwwDaCYCdgAAoClc+enNzojkCxHRYSMAAACFNhZR+v3l&#10;75+fK/oggOYjYAcAAJrGlZ/eSl+wvxURu20FAACgkO5d/v65q1YPNCsBOwAA0HSu/OzWyWT+ZDwA&#10;AAAFUJo/Cf/+5e+d67VvoJkJ2AEAgKZ09We3OiPijYjotCEAAIBcexoRf7n0vXNOwgNNT8AOAAA0&#10;tas/u3UuIs7aEgAAQO6kgXrXpe+du2e1QKsQsAMAAE0ve83+im52AACA3OhLT8J7tQ60GgE7AADQ&#10;Mq7+/NaRLGjfYGsAAAAtabocrH/33FPrA1qRgB0AAGgpV3/elYbrJ5yNBwAAaCnz5+C/e/a+tQGt&#10;TMAOAAC0pKs/7+qIiNcjYpcNAgAANLX7WbjuHDzQ8gTsAABAS7v28660l/21iOiwSQAAgKYylH62&#10;vfLds2PWAuSFgB0AAMiFa7/oenk2Xj87AADA2pqKiOuvfOdsnz0AeSNgBwAAcuPaL8r97GeyjnYA&#10;AAAaKz0B/+CV75ztMncgrwTsAABA7lz7RVdnRFzUzw4AANAwPdmrdT3rQK4J2AEAgNy69ouu/eWg&#10;PdHPDgAAUBelcs961yvfOTtkwEARCNgBAIDcu/bL2y/PxrfZNgAAQE1MR5Ruv/Ltsz3GCRSJgB0A&#10;ACiE67+8nfazX4iIwzYOAACwKrfTrvWL3z7jHDxQOAJ2AACgUK7/8nbay35GPzsAAMCy9aefVRe/&#10;fWba6ICiErADAACFdP2Xtw9nQbt+dgAAgMWNRcSNi98+o2cdKDwBOwAAUFjXf3W7LetmP+1vAQAA&#10;wKc8Lwfr3zqjZx0gI2AHAAAK7/qvbndk/ez7ij4LAACAzIO0a/3it848NxCAjwnYAQAAMtd/Ve5n&#10;T4P2bWYCAAAUVHoG/srFb+lZB/gsAnYAAIBPuPGrO4fKQXsSbWYDAAAUQinSQP3qhW+d1rMOsAgB&#10;OwAAwGe48es7bVk3+3HzAQAAciw9AX/nwjdPP7BkgKUJ2AEAABZx49d30n72yxGx05wAAICceZx+&#10;9lz45mk96wBVErADAABU4cav76QB+6WI6DAvAACgxQ1HxM0L3zw9bpEAyyNgBwAAWIYbv75zLJLy&#10;6Xj97AAAQKuZjlLcuvDN0/02B7AyAnYAAIBluvGbcj/7+Yg4ZHYAAEALSE/AP7zwjdN3LAtgdQTs&#10;AAAAK3TzN3e2ZUG7fnYAAKBZpT3rd89/4/S0DQGsnoAdAABglW7+5u7eLGhvN0sAAKBJDM8H66eG&#10;LQSgdgTsAAAANXDzt3fTs/HHsj/62QEAgLWSnoO/df7rpx7bAEDtCdgBAABq6OZv73ZExKmIOGiu&#10;AABAg91Nu9bPf/3Uc4MHqA8BOwAAQB3c/O3dtJf9pH52AACgAQayV+szhg1QXwJ2AACAOrr527vp&#10;S/ZzzsYDAAB1MB4RXee/rmcdoFEE7AAAAHV26+2FfvaTZg0AANRAegL+7rmvneo2TIDGErADAAA0&#10;yK2377Znr9n3mDkAALBCaah+79zX9KwDrAUBOwAAQIPdejvtZ0/ORsRWswcAAKo0ElG6du5retYB&#10;1pKAHQAAYI3cevve0exsvH52AACgkjRQv37uayf1rAM0AQE7AADAGrr1u3ttWch+1B4AAIC/kZ6A&#10;7z731ZP3DAWgeQjYAQAAmsCt391L+9kvRsQO+wAAgMLrjYiuc189qWcdoMkI2AEAAJrIrd/d25HM&#10;B+3t9gIAAIUzUpoP1iesHqA5CdgBAACaUNfv7qVn44/oZwcAgEJIe9a7zn715KB1AzQ3ATsAAECT&#10;6vp9uZ/9TEQcsCMAAMil9AT8o/TP2a84Bw/QCgTsAAAATa7r9/e3ZkG7fnYAAMiPtGf9/tmvnJix&#10;U4DWIWAHAABoEV2/v5++ZD+hnx0AAFpa2q9+++xXToxYI0DrEbADAAC0kK7f32/Lutn1swMAQGt5&#10;ngXrvfYG0LoE7AAAAC2o6w/325OI4/rZAQCgJTwopT3rXz6hZx2gxQnYAQAAWtjtP9xPe9lPR8RW&#10;ewQAgKYzGBF3znxZzzpAXgjYAQAAcuD2H8r97KedjQcAgKaQBuo3z3xZzzpA3gjYAQAAcuL2H8r9&#10;7IcjKZ+OBwAAGq1U7ll/cObLJ3rMHiCfBOwAAAA5c/uPD9qz1+y77RYAABqmpxyuf+m4nnWAHBOw&#10;AwAA5NTtPz5I+9nPRUS7HQMAQN2Mls/Bf+m4nnWAAhCwAwAA5NztPz44nEQc088OAAA1NVuKuHPm&#10;S8efGitAcQjYAQAACuDOHx+k4fqxSOKwfQMAwCrM96w/Pv2l4w+MEaB4BOwAAAAFcudP5X729Gz8&#10;dnsHAIBl64uIu6e/qGcdoKgE7AAAAAV0508PdkfEKf3sAABQlbRn/c7pLx6fNC6AYhOwAwAAFNid&#10;Pz1Iu9kP6WcHAIDPNBsRD09/8Xif8QAQAnYAAADu/OlhWyTl1+z7Cj8MAACYV+5Zj1I8Pv3FY87B&#10;A7BAwA4AAEDZnT8/3J5EHNPPDgBAwT0tRdw7/YVjM0UfBACfJmAHAADg79z988P0JXsatG8yGQAA&#10;CiTtV7936gvHRi0dgEoE7AAAAHzK3T8/bMu62Q/qZwcAIOeeZ8F6v0UDsBQBOwAAABXd/cvD9BV7&#10;2s++y5QAAMih7rRr/dRbetYBqI6AHQAAgCXd/cvDtJf9ZERsMS0AAHIgPQPfdeqtY7OWCcByCNgB&#10;AACo2t2/lPvZTzgbDwBAi0oD9dun3tKzDsDKCNgBAABYlrt/6W5L5rvZj5ocAAAt4nkpovvUW0ef&#10;WBgAqyFgBwAAYEXuvdOd9rOfiYjtJggAQBNLQ/Xuk58/qmcdgFUTsAMAALAq997p7syC9k0mCQBA&#10;ExmLiPsnP3900lIAqBUBOwAAADVx753u9Gz8Ef3sAACssdksWB+yCABqTcAOAABAzdx7pzsN109E&#10;xF5TBQCgwdIT8L0nP3+02+ABqBcBOwAAADV376/dWyLieER0mi4AAA0wEBGPTn7u6KxhA1BPAnYA&#10;AADq5v5fu3dFJMf1swMAUCdjEaVHJz53dMyAAWgEATsAAAB1d/+vj9Ju9rSjfb1pAwBQA+lL9Ucn&#10;PndkwDABaCQBOwAAAA1x/6+P0lfsR/SzAwCwSo/SrvUTnzvy3CABaDQBOwAAAA11/91HaS/7Yf3s&#10;AAAs03BEPDjx5hE96wCsGQE7AAAAa+L+u4/2ZkG7fnYAABYzlQXretYBWHMCdgAAANbM/Xcfrc+6&#10;2Q/bAgAAn/AiC9b1rAPQNATsAAAArLn77z7alEQciyR22gYAAFGK3lJEz4k3j7wwDACaiYAdAACA&#10;pvHgvbSfPTkWEZttBQCgkMYjSnePv6FnHYDmJGAHAACg6Tx4r2dPRByPiPW2AwBQCGmgfu/4G4f1&#10;rAPQ1ATsAAAANKUH7/Wsz7rZ99sQAEBupSfge46/cbjPigFoBQJ2AAAAmtqD93o2RRInI2KbTQEA&#10;5MpglOLh8TcO61kHoGUI2AEAAGgJD97vSQP2NGjfZGMAAC1tPCIeHn/98JQ1AtBqBOwAAAC0lIfv&#10;9xzKzsa32RwAQEtJe9a7j71+eNjaAGhVAnYAAABazsP3y/3sxyJit+0BADS99AR82rHed+x15+AB&#10;aG0CdgAAAFrWww8eb46Io/rZAQCa1tOIeHzstUOzVgRAHgjYAQAAaHkPP3i8Iwva9bMDADSH8SxY&#10;H7cPAPJEwA4AAEAuPPzg8fqsm31fRKy3VQCANfGi3LP+2qGnxg9AHgnYAQAAyJWHHzzeGBGH9LMD&#10;ADTck3LP+muH9KwDkFsCdgAAAHKp+8PHaS/7Qf3sAAB1N5L+59fRVw89M2oA8k7ADgAAQK51f/g4&#10;fcl+xNl4AICam46IR0df1bMOQHEI2AEAAMi97g/L/ez7shftAACsTnoC/snRVw/1myMARSNgBwAA&#10;oDC6P3yysfyaPYkdtg4AsAKl6J8P1w/qWQegkATsAAAAFE73lSdbs7PxHbYPAFCViYh4cPTyQT3r&#10;ABSagB0AAIDC6r7yZG92Nl4/OwDAZ3uWBesT5gMAAnYAAAAK7tGVJ+uzkH1v0WcBAPA30hPwA0cu&#10;H3xiKADwMQE7AAAAzAftaT/78YjYah4AQMENpf95dOSynnUA+CQBOwAAAPyNR1efbI+IwxGx0VwA&#10;gIJJz8D3HLl0cNriAeCzCdgBAADgMzy6+uTA/Nn4RD87AJBzpbRnvffIpYNDNg0AixOwAwAAQAWP&#10;rvauz16z7zIjACCHyj3r5a71SwecgweAKgjYAQAAYAmPrvZ2RBKH9LMDADkyFKXoO3LpwDNLBYDq&#10;CdgBAACgSj3XetOX7Pv1swMALSztV398+JUDE5YIAMsnYAcAAIBl6LlWPhu/NyL2RIR+dgCgVbzI&#10;gnU96wCwCgJ2AAAAWIGea70bs9fs+tkBgGbXGxGDh1/Rsw4AqyVgBwAAgFXoud6b9rIfjIgOcwQA&#10;msxY+dX6RT3rAFArAnYAAACogZ7rvTsjkkPOxgMATeBZROnR4Yt61gGg1gTsAAAAUCM91/vWZ93s&#10;+80UAFgD6Qn4vsMX9w8aPgDUh4AdAAAAauzx9b6N2dn4TrMFABokDdX7D13cr2cdAOpIwA4AAAB1&#10;8vhG35aIOBIRG80YAKiTyfQ/Ow5d2D9jwABQfwJ2AAAAqLPHN/rSs/H79LMDADX0LCKeHLqwf8xQ&#10;AaBxBOwAAADQAI9vlPvZ05B9t3kDAKuQnoB/eujC/n5DBIDGE7ADAABAAz2+0dde7mdPYou5AwDL&#10;UoqR7NW6nnUAWCMCdgAAAFgDj2/2dUYkByNig/kDAEuYjCj1Hzq/f9KgAGBtCdgBAABgDT252f/y&#10;bPw6ewAAPmEuIvoPnt83YjAA0BwE7AAAALDGntzsT/vZD0TEDrsAALKe9aG0a/3g+X3OwQNAExGw&#10;AwAAQJN4crN/SySxN0I/OwAU2HiU4snB8/vm/CUAgOYjYAcAAIAm8+RWf/qSfZ9+dgAolJmI6D14&#10;bp+edQBoYgJ2AAAAaEJPbpXPxu/K/qy3IwDIrfQEfN/Bc3rWAaAVCNgBAACgiT251Z++Yj+QRGyz&#10;JwDIl1LEQNq1fvCcnnUAaBUCdgAAAGgBvV0DaS/7/ohoty8AaHnpGfjHB87u1bMOAC1GwA4AAAAt&#10;pLdrYHsWtDsbDwCtZy4L1qfsDgBak4AdAAAAWkxv10Aaru/J+tkBgOaXnoAfPHB275BdAUBrE7AD&#10;AABAi+rtGkj72Q9FxGY7BICmNRoRfQfO7tWzDgA5IGAHAACAFtd7eyAN2A9GxAa7BICmkZ6B7z9w&#10;Zu+MlQBAfgjYAQAAICd6bw/sSuZPx6+zUwBYM3Ol+WB93AoAIH8E7AAAAJAjfbfL/ez7IpLt9goA&#10;jVT6KCKG9p/ZO2jsAJBfAnYAAADIob7bg+3zQbt+dgBogLRnfXD/mT1zhg0A+SZgBwAAgBzruzO4&#10;NQva9bMDQO2lPetP95/eM2W2AFAMAnYAAAAogL47g2k3+0797ABQE3NZsD5qnABQLAJ2AAAAKIi+&#10;O4PpK/bdEaGfHQBWLu1YH95/es9HZggAxSNgBwAAgILpuzO4OUmD9iQ67B4AqlSKiVLEwP7TetYB&#10;oMgE7AAAAFBQ/XcHO7MX7frZAaCy2YgY2HdKzzoAIGAHAACAQuu/O7guItmZBe0AwMc+iij17zu1&#10;Z8xMAICXBOwAAABA9N99mr5i3xMRW00DAGIkIp7uO7VbzzoA8HcE7AAAAMCC/ntP0172vRGxyVQA&#10;KKDpiOjbd3K3nnUA4DMJ2AEAAIBP6b/3dEd2Nn6d6QBQAHNZsD5t2QDAYgTsAAAAwGcauPd0XRay&#10;bzchAHIqPQE/svfk7iELBgCqIWAHAAAAFjVwr9zPvi8iOkwKgBwZT/9vbu9JPesAQPUE7AAAAEBV&#10;Bu6X+9n3R0SbiQHQwtIz8IN7T+yetUQAYLkE7AAAAMCyDNwf2pWdjV9vcgC0kLn5YH3XpKUBACsl&#10;YAcAAACWbeD+UNrPvicitpkeAE0uPQE/Wu5aP7HLOXgAYFUE7AAAAMCKDdwf2hQRuyPRzw5AEyqV&#10;e9aH9p7Y9dx6AIBaELADAAAAqzb4YGhLOWiP2GCaADSBtGd9eM/xXdOWAQDUkoAdAAAAqInBB+Wz&#10;8duzP+tMFYA1kJ6Af7rn+K5xwwcA6kHADgAAANTU4IOhtojYqZ8dgAYbTrvW9xzXsw4A1I+AHQAA&#10;AKiLwQdDHZGkQXvSbsIA1E9pMkrlV+t61gGAuhOwAwAAAHU1+HB4a9bP7mw8ALWUBuoDe47tnDFV&#10;AKBRBOwAAABA3Q0+HH7Zz77DtAFYpfQE/PCeYzvHDBIAaDQBOwAAANAwTx8Ot2Wv2TebOgArkIbq&#10;w7uP7dSzDgCsCQE7AAAA0HBPu4fTXvY9EdFm+gBUIT0DP7j76E496wDAmhKwAwAAAGvmafdwZ3Y2&#10;Xj87AJ8lDdSHdh/dOWU6AEAzELADAAAAa+ppd7mfPQ3ZO20CgEx6An5s99GdIwYCADQTATsAAADQ&#10;FJ52p/3sSXo2vt1GAAptIqKUvlrXsw4ANB0BOwAAANBUnj4a2RwROxP97ACFUprvWR/efWTHM5sH&#10;AJqVgB0AAABoSkOPRtKz8dv0swPkXtqzPrrryI4JqwYAmp2AHQAAAGhaQ49G0nB9Z0RstSWA3ElP&#10;wI+nXeu7juxwDh4AaAkCdgAAAKDpDT0a2RhJOWjfZFsAuTAZpfKr9efWCQC0EgE7AAAA0DKGeka2&#10;RMT20M8O0KrSfvWRXYd3zNggANCKBOwAAABASxnqKZ+N36afHaClrPZ2dQAADEpJREFUpCfgh3cd&#10;3jFpbQBAKxOwAwAAAC1pqGe0LYnYEREdNgjQ1MZKEeO7Dm/Xsw4AtDwBOwAAANDShh+Ppr3saT/7&#10;BpsEaCqz6b+H2nlou551ACA3BOwAAABALgw/Hk372Xc4Gw+w5p5nwfqsVQAAeSNgBwAAAHJj+PFo&#10;Gq5vjYhOWwVouFJ6Dn7noe3jRg8A5JWAHQAAAMid4cejbdnZ+E22C9AQE1m4rmcdAMg1ATsAAACQ&#10;W8NPyv3suyJivS0D1EV6Bn5k58Htc8YLABSBgB0AAADIvZEnoy/PxutnB6iNtGd9dMfB7dPmCQAU&#10;iYAdAAAAKISRJ2NpuL4t62gHYGXSE/CTOw52jpkfAFBEAnYAAACgUEaejG2IiO2R6GcHWJZSTM2/&#10;Wu/Usw4AFJaAHQAAACikkd6x9nLQHtHmbwDAotKe9fEdBzpnjQkAKDoBOwAAAFBoI71j6dn4LfrZ&#10;AT7lRRasTxkNAMA8ATsAAABQeCO95X72zojYXPRZALzsWS93rR9wDh4A4G8J2AEAAAAyo71jmyKJ&#10;9EX7RjMBCmomSjG6/UDnC38BAAA+TcAOAAAA8AmjfeMdEeWgfb3ZAAUxFxFj2/dve2bhAACVCdgB&#10;AAAAPsNo3/i6rJt9q/kAOfZRFqxPWzIAwNIE7AAAAACLGO0bX5/1s7ebE5Azac/6xPb92/SsAwBU&#10;ScAOAAAAUIXR/vGNWdDeZl5Ai0vPwI9u37dNzzoAwDIJ2AEAAACWYbS/3M/emfhdBWgxpYgXWbCu&#10;Zx0AYIV8CAIAAAAs01h/uZ897WbfbHZACyilp+A7922btCwAgNURsAMAAACs0Fh/2s+ebI+IDWYI&#10;NKmZiNJ45z496wAAtSBgBwAAAFilsYGJl/3s680SaBLpGfjxzr1bn1sIAEDtCNgBAAAAamRsYGJz&#10;djreby7AWnmRBeuzNgAAUHs+9gAAAABqaGxgIv29ZVtEdJgr0EDpCfipzr1b9awDANSRgB0AAACg&#10;DsYGJ9qS+aBdPztQbzOliMnOPVtfmDQAQH0J2AEAAADqaHxwYlN2Nl4/O1BrcxExuW3P1mcmCwDQ&#10;GAJ2AAAAgAYYH5zYkp2NX2fewCq9yIL1GYMEAGgsATsAAABAg4wPTqav2DdHRLuZAys0lf7ZtmdL&#10;yQABABpPwA4AAADQYONPJ9Ne9i362YFlmC2/Wt+9Rc86AMAaErADAAAArJHxp5PtWT+732iASp5H&#10;xMS23VvmTAgAYO35eAMAAABYQxNPJ5Osm32zPQB/Iz0BP7V195ZpQwEAaB4CdgAAAIAmMPG03M++&#10;JZLYaB9QcKWYzsJ1PesAAE1GwA4AAADQRCaGFvrZ2+wFCic9Az+xdZeedQCAZiVgBwAAAGhCE0Pl&#10;fvbNEYnfbyD3Sh9lwbqedQCAJucDDQAAAKBJTQxNJVk3e7sdQS6lJ+Bntu7aPGW9AACtQcAOAAAA&#10;0OQmhqbWRRJbI2KDXUFuzEYpJrfu2qxnHQCghQjYAQAAAFrE5PDUy372dXYGLet5RExt2bn5uRUC&#10;ALQeATsAAABAi5kcnurIzsb7bQdax0dZsP7MzgAAWpePMAAAAIAWNDm80M++yf6gqZV71tM/W3Y6&#10;Bw8A0OoE7AAAAAAtbHJkan0WtOtnh+YzGxHTW3Zs/shuAADyQcAOAAAAkAOTI9MbI6JDPzs0hRfl&#10;c/A7OvSsAwDkjIAdAAAAICcmR6aTZL6bfZPffWBNlErzwbqedQCAnPKhBQAAAJAzUyPT67LX7Bvt&#10;Fhqm3LO+eUeHnnUAgBwTsAMAAADk1NTodFsWtK+3Y6ibubRnffP2Dj3rAAAFIGAHAAAAyLmp0YV+&#10;dr8FQe2kgfrU5u161gEAisRHFQAAAEABTI1OJ1k3e7t9w6qUyqfgt3fMGiMAQPEI2AEAAAAKZGqs&#10;3M/eHpFssHdYrlIaqs9u7tSzDgBQVAJ2AAAAgAKaHpt52c++zv5hSekZ+OmOznY96wAABSdgBwAA&#10;ACiw6bGZTdnpeL8TwaelgfpMR2f7nNkAABA+nAAAAACYHpt52c++sfDDgHnpCfhnHZ3tetYBAPg7&#10;AnYAAAAAyqbHZ9ZlZ+PXmwgFNld+tb6tXc86AACfImAHAAAA4O9Mj5f72dv1s1MwL7Jg/YXFAwBQ&#10;iYAdAAAAgM80PT7z8my835DIs7RnfbZjm551AACW5uMIAAAAgIpmxmfn+9mT2GBK5Eqp3LOehurP&#10;2rdtcg4eAICqCNgBAAAAWNLMxOz6ctCun518eJ6+Wm/fuukj+wQAYDkE7AAAAABUbWZidkN2Nl4/&#10;O63oRRas61kHAGBFBOwAAAAALMvMRPls/Ibsj9+XaAWl8in4rZv0rAMAsCo+gAAAAABYkZmJ2XWR&#10;lF+zt5kgTexZlGKufauedQAAVk/ADgAAAMCqzEzOrk/m+9mdjaeZvCil5+C36FkHAKB2BOwAAAAA&#10;1MTs5GzbfD974jcn1lApfak+u2mLnnUAAGrPxw4AAAAANTM7+Wy+nz0p97ND45TKPetzm7Zs1LMO&#10;AEDdCNgBAAAAqLnZqXLQnp6NX2+6NMBcOVzfvFHPOgAAdSVgBwAAAKBuZqeerZ8/G+93KOoi7Vd/&#10;tmnzRj3rAAA0hA8bAAAAAOpudupZW/l0vN+jqI1SFqzrWQcAoKF80MD/tncnu4kDUQBFPZLk/z8W&#10;8FSRh9DpVkdJEMKuqnMWrJHZUHXl9wAAAICn6Oax8etu9sYT505zWB9Ob/asAwCwD4EdAAAAgKfq&#10;zl21vc1eefL8wvy2en96s2cdAID9COwAAAAA7KI797Wx8fzAtIb11p51AAB25/ACAAAAwK66cz9H&#10;9tpdFf8IW1i3Zx0AgMNwaAEAAABgd92lL7fd7LVfg3nP+jwS/vTaGgcPAMChCOwAAAAAHEZ36ast&#10;tNvPnqd1HLywDgDAQQnsAAAAABxOf1n2szfur7KxjINvX+1ZBwDg2BxQAAAAADikfh0bXxsbn7yh&#10;fbVnHQCAOAjsAAAAABxaf/3Yz14aG5+UMC5x/aXN/UEAABARgR0AAACAKPTXoTI2PgnTGtYbe9YB&#10;AIiOwwgAAAAAUemvw8fYeHdbcQlbWLdnHQCAaDmEAAAAABCd/joUZWk/eyxCKMb2pbFnHQCA6Ans&#10;AAAAAERr6IbS2PhDW8bBN6cm9+cAAEAiHDwAAAAAiN7QLfvZjY0/jjmsj83JnnUAANLiwAEAAABA&#10;Mj6FdvYxB/WpOdmzDgBAmgR2AAAAAJIy9Muq7zmyV37Zp5qatrZnHQCApAnsAAAAACRp6MfS2Pin&#10;mLa4bhw8AADJc7gAAAAAIGnjn9DOYy3j4GthHQCAjAjsAAAAAGRhHMbK2PgHCUtYt2cdAIDsCOwA&#10;AAAAZGMclrfZK/did1vGwdeNgQAAAOTJQQIAAACA7GyhvXQ/9mNBWAcAAAcIAAAAADK2hvbS2Piv&#10;haIIoW7sWQcAgEJgBwAAACB347isEl/GxrssW201farrSlgHAIBPnBkAAAAAYK7Ja2g3Nr4oQiWs&#10;AwDAf+V+WAAAAACAv2Qc2oV1AAD4hsAOAAAAAF+Yxmm9PysTvEcLt885rO/+dQAAIAYCOwAAAAB8&#10;Y5pub7WnJFSVsA4AAL8hsAMAAADAL2yxvVjv1mK5Xgu3D1EdAADuJ7ADAAAAwJ2maZ2zftTSHm5R&#10;3TUgAAA8gn/WAAAAAPAgYQvuu+1sD2tQLwV1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iVBTF&#10;Ozp522KBiEFbAAAAAElFTkSuQmCCUEsBAi0AFAAGAAgAAAAhALGCZ7YKAQAAEwIAABMAAAAAAAAA&#10;AAAAAAAAAAAAAFtDb250ZW50X1R5cGVzXS54bWxQSwECLQAUAAYACAAAACEAOP0h/9YAAACUAQAA&#10;CwAAAAAAAAAAAAAAAAA7AQAAX3JlbHMvLnJlbHNQSwECLQAUAAYACAAAACEAgzY0fQIDAABfBgAA&#10;DgAAAAAAAAAAAAAAAAA6AgAAZHJzL2Uyb0RvYy54bWxQSwECLQAUAAYACAAAACEAqiYOvrwAAAAh&#10;AQAAGQAAAAAAAAAAAAAAAABoBQAAZHJzL19yZWxzL2Uyb0RvYy54bWwucmVsc1BLAQItABQABgAI&#10;AAAAIQCn+OkP3QAAAAUBAAAPAAAAAAAAAAAAAAAAAFsGAABkcnMvZG93bnJldi54bWxQSwECLQAK&#10;AAAAAAAAACEAnrlDj8iMAADIjAAAFAAAAAAAAAAAAAAAAABlBwAAZHJzL21lZGlhL2ltYWdlMS5w&#10;bmdQSwUGAAAAAAYABgB8AQAAX5QAAAAA&#10;" stroked="f" strokeweight="1pt">
                <v:fill r:id="rId9" o:title="&quot;&quot;" recolor="t" rotate="t" type="frame"/>
                <w10:anchorlock/>
              </v:rect>
            </w:pict>
          </mc:Fallback>
        </mc:AlternateContent>
      </w:r>
    </w:p>
    <w:p w14:paraId="0692DC8E" w14:textId="77777777" w:rsidR="00D55D76" w:rsidRDefault="00D55D76" w:rsidP="00D61669">
      <w:pPr>
        <w:spacing w:before="120" w:after="20" w:line="240" w:lineRule="auto"/>
      </w:pPr>
    </w:p>
    <w:p w14:paraId="4B23D5D4" w14:textId="77777777" w:rsidR="00A255ED" w:rsidRDefault="002B44BE" w:rsidP="00D61669">
      <w:pPr>
        <w:spacing w:before="120" w:after="20" w:line="240" w:lineRule="auto"/>
      </w:pPr>
      <w:r>
        <w:br w:type="page"/>
      </w:r>
    </w:p>
    <w:bookmarkStart w:id="0" w:name="_Toc196393081" w:displacedByCustomXml="next"/>
    <w:bookmarkStart w:id="1" w:name="_Toc132808914" w:displacedByCustomXml="next"/>
    <w:bookmarkStart w:id="2" w:name="_Toc95924690" w:displacedByCustomXml="next"/>
    <w:bookmarkStart w:id="3" w:name="_Toc229736819" w:displacedByCustomXml="next"/>
    <w:sdt>
      <w:sdtPr>
        <w:rPr>
          <w:bCs/>
          <w:iCs/>
          <w:noProof/>
          <w:spacing w:val="-4"/>
          <w:sz w:val="24"/>
          <w:szCs w:val="24"/>
        </w:rPr>
        <w:id w:val="1271823945"/>
        <w:docPartObj>
          <w:docPartGallery w:val="Table of Contents"/>
          <w:docPartUnique/>
        </w:docPartObj>
      </w:sdtPr>
      <w:sdtEndPr/>
      <w:sdtContent>
        <w:p w14:paraId="38CF003B" w14:textId="77777777" w:rsidR="00F13E90" w:rsidRPr="005F0E8C" w:rsidRDefault="002D19E6" w:rsidP="005F0E8C">
          <w:pPr>
            <w:pStyle w:val="TOCHeading"/>
          </w:pPr>
          <w:r>
            <w:rPr>
              <w:rStyle w:val="Heading1Char"/>
              <w:b/>
              <w:sz w:val="32"/>
              <w:szCs w:val="32"/>
            </w:rPr>
            <w:t>Table of c</w:t>
          </w:r>
          <w:r w:rsidR="00F13E90" w:rsidRPr="005F0E8C">
            <w:rPr>
              <w:rStyle w:val="Heading1Char"/>
              <w:b/>
              <w:sz w:val="32"/>
              <w:szCs w:val="32"/>
            </w:rPr>
            <w:t>ontents</w:t>
          </w:r>
          <w:bookmarkEnd w:id="3"/>
          <w:bookmarkEnd w:id="2"/>
          <w:bookmarkEnd w:id="1"/>
          <w:bookmarkEnd w:id="0"/>
        </w:p>
        <w:p w14:paraId="1CB4FD31" w14:textId="25DFAB4A" w:rsidR="00550A7E" w:rsidRDefault="00F13E90">
          <w:pPr>
            <w:pStyle w:val="TOC1"/>
            <w:rPr>
              <w:rFonts w:asciiTheme="minorHAnsi" w:eastAsiaTheme="minorEastAsia" w:hAnsiTheme="minorHAnsi" w:cstheme="minorBidi"/>
              <w:b w:val="0"/>
              <w:bCs w:val="0"/>
              <w:iCs w:val="0"/>
              <w:color w:val="auto"/>
              <w:spacing w:val="0"/>
              <w:kern w:val="2"/>
              <w:lang w:eastAsia="en-GB"/>
              <w14:ligatures w14:val="standardContextual"/>
            </w:rPr>
          </w:pPr>
          <w:r>
            <w:fldChar w:fldCharType="begin"/>
          </w:r>
          <w:r>
            <w:instrText xml:space="preserve"> TOC \o "1-3" \h \z \u </w:instrText>
          </w:r>
          <w:r>
            <w:fldChar w:fldCharType="separate"/>
          </w:r>
          <w:hyperlink w:anchor="_Toc229736819" w:history="1">
            <w:r w:rsidR="00550A7E" w:rsidRPr="00EE3A90">
              <w:rPr>
                <w:rStyle w:val="Hyperlink"/>
              </w:rPr>
              <w:t>Table of contents</w:t>
            </w:r>
            <w:r w:rsidR="00550A7E">
              <w:rPr>
                <w:webHidden/>
              </w:rPr>
              <w:tab/>
            </w:r>
            <w:r w:rsidR="00550A7E">
              <w:rPr>
                <w:webHidden/>
              </w:rPr>
              <w:fldChar w:fldCharType="begin"/>
            </w:r>
            <w:r w:rsidR="00550A7E">
              <w:rPr>
                <w:webHidden/>
              </w:rPr>
              <w:instrText xml:space="preserve"> PAGEREF _Toc229736819 \h </w:instrText>
            </w:r>
            <w:r w:rsidR="00550A7E">
              <w:rPr>
                <w:webHidden/>
              </w:rPr>
            </w:r>
            <w:r w:rsidR="00550A7E">
              <w:rPr>
                <w:webHidden/>
              </w:rPr>
              <w:fldChar w:fldCharType="separate"/>
            </w:r>
            <w:r w:rsidR="00550A7E">
              <w:rPr>
                <w:webHidden/>
              </w:rPr>
              <w:t>2</w:t>
            </w:r>
            <w:r w:rsidR="00550A7E">
              <w:rPr>
                <w:webHidden/>
              </w:rPr>
              <w:fldChar w:fldCharType="end"/>
            </w:r>
          </w:hyperlink>
        </w:p>
        <w:p w14:paraId="6661F2A0" w14:textId="6DD39D60" w:rsidR="00550A7E" w:rsidRDefault="00550A7E">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29736820" w:history="1">
            <w:r w:rsidRPr="00EE3A90">
              <w:rPr>
                <w:rStyle w:val="Hyperlink"/>
              </w:rPr>
              <w:t>Definitions</w:t>
            </w:r>
            <w:r>
              <w:rPr>
                <w:webHidden/>
              </w:rPr>
              <w:tab/>
            </w:r>
            <w:r>
              <w:rPr>
                <w:webHidden/>
              </w:rPr>
              <w:fldChar w:fldCharType="begin"/>
            </w:r>
            <w:r>
              <w:rPr>
                <w:webHidden/>
              </w:rPr>
              <w:instrText xml:space="preserve"> PAGEREF _Toc229736820 \h </w:instrText>
            </w:r>
            <w:r>
              <w:rPr>
                <w:webHidden/>
              </w:rPr>
            </w:r>
            <w:r>
              <w:rPr>
                <w:webHidden/>
              </w:rPr>
              <w:fldChar w:fldCharType="separate"/>
            </w:r>
            <w:r>
              <w:rPr>
                <w:webHidden/>
              </w:rPr>
              <w:t>3</w:t>
            </w:r>
            <w:r>
              <w:rPr>
                <w:webHidden/>
              </w:rPr>
              <w:fldChar w:fldCharType="end"/>
            </w:r>
          </w:hyperlink>
        </w:p>
        <w:p w14:paraId="56A5DC4F" w14:textId="1C3A3ECF" w:rsidR="00550A7E" w:rsidRDefault="00550A7E">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29736821" w:history="1">
            <w:r w:rsidRPr="00EE3A90">
              <w:rPr>
                <w:rStyle w:val="Hyperlink"/>
                <w:lang w:val="de-DE"/>
              </w:rPr>
              <w:t>How to complete this form</w:t>
            </w:r>
            <w:r>
              <w:rPr>
                <w:webHidden/>
              </w:rPr>
              <w:tab/>
            </w:r>
            <w:r>
              <w:rPr>
                <w:webHidden/>
              </w:rPr>
              <w:fldChar w:fldCharType="begin"/>
            </w:r>
            <w:r>
              <w:rPr>
                <w:webHidden/>
              </w:rPr>
              <w:instrText xml:space="preserve"> PAGEREF _Toc229736821 \h </w:instrText>
            </w:r>
            <w:r>
              <w:rPr>
                <w:webHidden/>
              </w:rPr>
            </w:r>
            <w:r>
              <w:rPr>
                <w:webHidden/>
              </w:rPr>
              <w:fldChar w:fldCharType="separate"/>
            </w:r>
            <w:r>
              <w:rPr>
                <w:webHidden/>
              </w:rPr>
              <w:t>3</w:t>
            </w:r>
            <w:r>
              <w:rPr>
                <w:webHidden/>
              </w:rPr>
              <w:fldChar w:fldCharType="end"/>
            </w:r>
          </w:hyperlink>
        </w:p>
        <w:p w14:paraId="3401AA07" w14:textId="633DDFFE" w:rsidR="00550A7E" w:rsidRDefault="00550A7E">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29736822" w:history="1">
            <w:r w:rsidRPr="00EE3A90">
              <w:rPr>
                <w:rStyle w:val="Hyperlink"/>
              </w:rPr>
              <w:t>1.</w:t>
            </w:r>
            <w:r>
              <w:rPr>
                <w:rFonts w:asciiTheme="minorHAnsi" w:eastAsiaTheme="minorEastAsia" w:hAnsiTheme="minorHAnsi" w:cstheme="minorBidi"/>
                <w:b w:val="0"/>
                <w:bCs w:val="0"/>
                <w:iCs w:val="0"/>
                <w:color w:val="auto"/>
                <w:spacing w:val="0"/>
                <w:kern w:val="2"/>
                <w:lang w:eastAsia="en-GB"/>
                <w14:ligatures w14:val="standardContextual"/>
              </w:rPr>
              <w:tab/>
            </w:r>
            <w:r w:rsidRPr="00EE3A90">
              <w:rPr>
                <w:rStyle w:val="Hyperlink"/>
              </w:rPr>
              <w:t>About your project</w:t>
            </w:r>
            <w:r>
              <w:rPr>
                <w:webHidden/>
              </w:rPr>
              <w:tab/>
            </w:r>
            <w:r>
              <w:rPr>
                <w:webHidden/>
              </w:rPr>
              <w:fldChar w:fldCharType="begin"/>
            </w:r>
            <w:r>
              <w:rPr>
                <w:webHidden/>
              </w:rPr>
              <w:instrText xml:space="preserve"> PAGEREF _Toc229736822 \h </w:instrText>
            </w:r>
            <w:r>
              <w:rPr>
                <w:webHidden/>
              </w:rPr>
            </w:r>
            <w:r>
              <w:rPr>
                <w:webHidden/>
              </w:rPr>
              <w:fldChar w:fldCharType="separate"/>
            </w:r>
            <w:r>
              <w:rPr>
                <w:webHidden/>
              </w:rPr>
              <w:t>4</w:t>
            </w:r>
            <w:r>
              <w:rPr>
                <w:webHidden/>
              </w:rPr>
              <w:fldChar w:fldCharType="end"/>
            </w:r>
          </w:hyperlink>
        </w:p>
        <w:p w14:paraId="3EE49487" w14:textId="06D39F8B"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25" w:history="1">
            <w:r w:rsidRPr="00EE3A90">
              <w:rPr>
                <w:rStyle w:val="Hyperlink"/>
                <w:noProof/>
              </w:rPr>
              <w:t>1.1</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Project Coordinator</w:t>
            </w:r>
            <w:r>
              <w:rPr>
                <w:noProof/>
                <w:webHidden/>
              </w:rPr>
              <w:tab/>
            </w:r>
            <w:r>
              <w:rPr>
                <w:noProof/>
                <w:webHidden/>
              </w:rPr>
              <w:fldChar w:fldCharType="begin"/>
            </w:r>
            <w:r>
              <w:rPr>
                <w:noProof/>
                <w:webHidden/>
              </w:rPr>
              <w:instrText xml:space="preserve"> PAGEREF _Toc229736825 \h </w:instrText>
            </w:r>
            <w:r>
              <w:rPr>
                <w:noProof/>
                <w:webHidden/>
              </w:rPr>
            </w:r>
            <w:r>
              <w:rPr>
                <w:noProof/>
                <w:webHidden/>
              </w:rPr>
              <w:fldChar w:fldCharType="separate"/>
            </w:r>
            <w:r>
              <w:rPr>
                <w:noProof/>
                <w:webHidden/>
              </w:rPr>
              <w:t>4</w:t>
            </w:r>
            <w:r>
              <w:rPr>
                <w:noProof/>
                <w:webHidden/>
              </w:rPr>
              <w:fldChar w:fldCharType="end"/>
            </w:r>
          </w:hyperlink>
        </w:p>
        <w:p w14:paraId="6222CB8B" w14:textId="2B2B762A"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26" w:history="1">
            <w:r w:rsidRPr="00EE3A90">
              <w:rPr>
                <w:rStyle w:val="Hyperlink"/>
                <w:noProof/>
              </w:rPr>
              <w:t>1.2</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Research team</w:t>
            </w:r>
            <w:r>
              <w:rPr>
                <w:noProof/>
                <w:webHidden/>
              </w:rPr>
              <w:tab/>
            </w:r>
            <w:r>
              <w:rPr>
                <w:noProof/>
                <w:webHidden/>
              </w:rPr>
              <w:fldChar w:fldCharType="begin"/>
            </w:r>
            <w:r>
              <w:rPr>
                <w:noProof/>
                <w:webHidden/>
              </w:rPr>
              <w:instrText xml:space="preserve"> PAGEREF _Toc229736826 \h </w:instrText>
            </w:r>
            <w:r>
              <w:rPr>
                <w:noProof/>
                <w:webHidden/>
              </w:rPr>
            </w:r>
            <w:r>
              <w:rPr>
                <w:noProof/>
                <w:webHidden/>
              </w:rPr>
              <w:fldChar w:fldCharType="separate"/>
            </w:r>
            <w:r>
              <w:rPr>
                <w:noProof/>
                <w:webHidden/>
              </w:rPr>
              <w:t>6</w:t>
            </w:r>
            <w:r>
              <w:rPr>
                <w:noProof/>
                <w:webHidden/>
              </w:rPr>
              <w:fldChar w:fldCharType="end"/>
            </w:r>
          </w:hyperlink>
        </w:p>
        <w:p w14:paraId="6BE77ECB" w14:textId="4A3FD01A" w:rsidR="00550A7E" w:rsidRDefault="00550A7E">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29736827" w:history="1">
            <w:r w:rsidRPr="00EE3A90">
              <w:rPr>
                <w:rStyle w:val="Hyperlink"/>
              </w:rPr>
              <w:t>2.</w:t>
            </w:r>
            <w:r>
              <w:rPr>
                <w:rFonts w:asciiTheme="minorHAnsi" w:eastAsiaTheme="minorEastAsia" w:hAnsiTheme="minorHAnsi" w:cstheme="minorBidi"/>
                <w:b w:val="0"/>
                <w:bCs w:val="0"/>
                <w:iCs w:val="0"/>
                <w:color w:val="auto"/>
                <w:spacing w:val="0"/>
                <w:kern w:val="2"/>
                <w:lang w:eastAsia="en-GB"/>
                <w14:ligatures w14:val="standardContextual"/>
              </w:rPr>
              <w:tab/>
            </w:r>
            <w:r w:rsidRPr="00EE3A90">
              <w:rPr>
                <w:rStyle w:val="Hyperlink"/>
              </w:rPr>
              <w:t>Project details</w:t>
            </w:r>
            <w:r>
              <w:rPr>
                <w:webHidden/>
              </w:rPr>
              <w:tab/>
            </w:r>
            <w:r>
              <w:rPr>
                <w:webHidden/>
              </w:rPr>
              <w:fldChar w:fldCharType="begin"/>
            </w:r>
            <w:r>
              <w:rPr>
                <w:webHidden/>
              </w:rPr>
              <w:instrText xml:space="preserve"> PAGEREF _Toc229736827 \h </w:instrText>
            </w:r>
            <w:r>
              <w:rPr>
                <w:webHidden/>
              </w:rPr>
            </w:r>
            <w:r>
              <w:rPr>
                <w:webHidden/>
              </w:rPr>
              <w:fldChar w:fldCharType="separate"/>
            </w:r>
            <w:r>
              <w:rPr>
                <w:webHidden/>
              </w:rPr>
              <w:t>6</w:t>
            </w:r>
            <w:r>
              <w:rPr>
                <w:webHidden/>
              </w:rPr>
              <w:fldChar w:fldCharType="end"/>
            </w:r>
          </w:hyperlink>
        </w:p>
        <w:p w14:paraId="2AF80FC8" w14:textId="081713D4"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28" w:history="1">
            <w:r w:rsidRPr="00EE3A90">
              <w:rPr>
                <w:rStyle w:val="Hyperlink"/>
                <w:noProof/>
              </w:rPr>
              <w:t>2.1</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Abstract</w:t>
            </w:r>
            <w:r>
              <w:rPr>
                <w:noProof/>
                <w:webHidden/>
              </w:rPr>
              <w:tab/>
            </w:r>
            <w:r>
              <w:rPr>
                <w:noProof/>
                <w:webHidden/>
              </w:rPr>
              <w:fldChar w:fldCharType="begin"/>
            </w:r>
            <w:r>
              <w:rPr>
                <w:noProof/>
                <w:webHidden/>
              </w:rPr>
              <w:instrText xml:space="preserve"> PAGEREF _Toc229736828 \h </w:instrText>
            </w:r>
            <w:r>
              <w:rPr>
                <w:noProof/>
                <w:webHidden/>
              </w:rPr>
            </w:r>
            <w:r>
              <w:rPr>
                <w:noProof/>
                <w:webHidden/>
              </w:rPr>
              <w:fldChar w:fldCharType="separate"/>
            </w:r>
            <w:r>
              <w:rPr>
                <w:noProof/>
                <w:webHidden/>
              </w:rPr>
              <w:t>6</w:t>
            </w:r>
            <w:r>
              <w:rPr>
                <w:noProof/>
                <w:webHidden/>
              </w:rPr>
              <w:fldChar w:fldCharType="end"/>
            </w:r>
          </w:hyperlink>
        </w:p>
        <w:p w14:paraId="09824400" w14:textId="25CEA457"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29" w:history="1">
            <w:r w:rsidRPr="00EE3A90">
              <w:rPr>
                <w:rStyle w:val="Hyperlink"/>
                <w:noProof/>
              </w:rPr>
              <w:t>2.2</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Research proposal</w:t>
            </w:r>
            <w:r>
              <w:rPr>
                <w:noProof/>
                <w:webHidden/>
              </w:rPr>
              <w:tab/>
            </w:r>
            <w:r>
              <w:rPr>
                <w:noProof/>
                <w:webHidden/>
              </w:rPr>
              <w:fldChar w:fldCharType="begin"/>
            </w:r>
            <w:r>
              <w:rPr>
                <w:noProof/>
                <w:webHidden/>
              </w:rPr>
              <w:instrText xml:space="preserve"> PAGEREF _Toc229736829 \h </w:instrText>
            </w:r>
            <w:r>
              <w:rPr>
                <w:noProof/>
                <w:webHidden/>
              </w:rPr>
            </w:r>
            <w:r>
              <w:rPr>
                <w:noProof/>
                <w:webHidden/>
              </w:rPr>
              <w:fldChar w:fldCharType="separate"/>
            </w:r>
            <w:r>
              <w:rPr>
                <w:noProof/>
                <w:webHidden/>
              </w:rPr>
              <w:t>6</w:t>
            </w:r>
            <w:r>
              <w:rPr>
                <w:noProof/>
                <w:webHidden/>
              </w:rPr>
              <w:fldChar w:fldCharType="end"/>
            </w:r>
          </w:hyperlink>
        </w:p>
        <w:p w14:paraId="65776D65" w14:textId="65452530"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30" w:history="1">
            <w:r w:rsidRPr="00EE3A90">
              <w:rPr>
                <w:rStyle w:val="Hyperlink"/>
                <w:noProof/>
              </w:rPr>
              <w:t>2.3</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Data required for the project</w:t>
            </w:r>
            <w:r>
              <w:rPr>
                <w:noProof/>
                <w:webHidden/>
              </w:rPr>
              <w:tab/>
            </w:r>
            <w:r>
              <w:rPr>
                <w:noProof/>
                <w:webHidden/>
              </w:rPr>
              <w:fldChar w:fldCharType="begin"/>
            </w:r>
            <w:r>
              <w:rPr>
                <w:noProof/>
                <w:webHidden/>
              </w:rPr>
              <w:instrText xml:space="preserve"> PAGEREF _Toc229736830 \h </w:instrText>
            </w:r>
            <w:r>
              <w:rPr>
                <w:noProof/>
                <w:webHidden/>
              </w:rPr>
            </w:r>
            <w:r>
              <w:rPr>
                <w:noProof/>
                <w:webHidden/>
              </w:rPr>
              <w:fldChar w:fldCharType="separate"/>
            </w:r>
            <w:r>
              <w:rPr>
                <w:noProof/>
                <w:webHidden/>
              </w:rPr>
              <w:t>7</w:t>
            </w:r>
            <w:r>
              <w:rPr>
                <w:noProof/>
                <w:webHidden/>
              </w:rPr>
              <w:fldChar w:fldCharType="end"/>
            </w:r>
          </w:hyperlink>
        </w:p>
        <w:p w14:paraId="31AC9AC7" w14:textId="18DE1BF7"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31" w:history="1">
            <w:r w:rsidRPr="00EE3A90">
              <w:rPr>
                <w:rStyle w:val="Hyperlink"/>
                <w:noProof/>
              </w:rPr>
              <w:t>2.4</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Justification</w:t>
            </w:r>
            <w:r>
              <w:rPr>
                <w:noProof/>
                <w:webHidden/>
              </w:rPr>
              <w:tab/>
            </w:r>
            <w:r>
              <w:rPr>
                <w:noProof/>
                <w:webHidden/>
              </w:rPr>
              <w:fldChar w:fldCharType="begin"/>
            </w:r>
            <w:r>
              <w:rPr>
                <w:noProof/>
                <w:webHidden/>
              </w:rPr>
              <w:instrText xml:space="preserve"> PAGEREF _Toc229736831 \h </w:instrText>
            </w:r>
            <w:r>
              <w:rPr>
                <w:noProof/>
                <w:webHidden/>
              </w:rPr>
            </w:r>
            <w:r>
              <w:rPr>
                <w:noProof/>
                <w:webHidden/>
              </w:rPr>
              <w:fldChar w:fldCharType="separate"/>
            </w:r>
            <w:r>
              <w:rPr>
                <w:noProof/>
                <w:webHidden/>
              </w:rPr>
              <w:t>7</w:t>
            </w:r>
            <w:r>
              <w:rPr>
                <w:noProof/>
                <w:webHidden/>
              </w:rPr>
              <w:fldChar w:fldCharType="end"/>
            </w:r>
          </w:hyperlink>
        </w:p>
        <w:p w14:paraId="45BA8B06" w14:textId="01AEFBCB"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32" w:history="1">
            <w:r w:rsidRPr="00EE3A90">
              <w:rPr>
                <w:rStyle w:val="Hyperlink"/>
                <w:noProof/>
              </w:rPr>
              <w:t>2.5</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Does your project proposal include any linking of data sources?</w:t>
            </w:r>
            <w:r>
              <w:rPr>
                <w:noProof/>
                <w:webHidden/>
              </w:rPr>
              <w:tab/>
            </w:r>
            <w:r>
              <w:rPr>
                <w:noProof/>
                <w:webHidden/>
              </w:rPr>
              <w:fldChar w:fldCharType="begin"/>
            </w:r>
            <w:r>
              <w:rPr>
                <w:noProof/>
                <w:webHidden/>
              </w:rPr>
              <w:instrText xml:space="preserve"> PAGEREF _Toc229736832 \h </w:instrText>
            </w:r>
            <w:r>
              <w:rPr>
                <w:noProof/>
                <w:webHidden/>
              </w:rPr>
            </w:r>
            <w:r>
              <w:rPr>
                <w:noProof/>
                <w:webHidden/>
              </w:rPr>
              <w:fldChar w:fldCharType="separate"/>
            </w:r>
            <w:r>
              <w:rPr>
                <w:noProof/>
                <w:webHidden/>
              </w:rPr>
              <w:t>8</w:t>
            </w:r>
            <w:r>
              <w:rPr>
                <w:noProof/>
                <w:webHidden/>
              </w:rPr>
              <w:fldChar w:fldCharType="end"/>
            </w:r>
          </w:hyperlink>
        </w:p>
        <w:p w14:paraId="20745101" w14:textId="271CF19B"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33" w:history="1">
            <w:r w:rsidRPr="00EE3A90">
              <w:rPr>
                <w:rStyle w:val="Hyperlink"/>
                <w:noProof/>
              </w:rPr>
              <w:t>2.6</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Expected outputs</w:t>
            </w:r>
            <w:r>
              <w:rPr>
                <w:noProof/>
                <w:webHidden/>
              </w:rPr>
              <w:tab/>
            </w:r>
            <w:r>
              <w:rPr>
                <w:noProof/>
                <w:webHidden/>
              </w:rPr>
              <w:fldChar w:fldCharType="begin"/>
            </w:r>
            <w:r>
              <w:rPr>
                <w:noProof/>
                <w:webHidden/>
              </w:rPr>
              <w:instrText xml:space="preserve"> PAGEREF _Toc229736833 \h </w:instrText>
            </w:r>
            <w:r>
              <w:rPr>
                <w:noProof/>
                <w:webHidden/>
              </w:rPr>
            </w:r>
            <w:r>
              <w:rPr>
                <w:noProof/>
                <w:webHidden/>
              </w:rPr>
              <w:fldChar w:fldCharType="separate"/>
            </w:r>
            <w:r>
              <w:rPr>
                <w:noProof/>
                <w:webHidden/>
              </w:rPr>
              <w:t>8</w:t>
            </w:r>
            <w:r>
              <w:rPr>
                <w:noProof/>
                <w:webHidden/>
              </w:rPr>
              <w:fldChar w:fldCharType="end"/>
            </w:r>
          </w:hyperlink>
        </w:p>
        <w:p w14:paraId="29545574" w14:textId="3478A43A" w:rsidR="00550A7E" w:rsidRDefault="00550A7E">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29736834" w:history="1">
            <w:r w:rsidRPr="00EE3A90">
              <w:rPr>
                <w:rStyle w:val="Hyperlink"/>
                <w:noProof/>
              </w:rPr>
              <w:t>2.7</w:t>
            </w:r>
            <w:r>
              <w:rPr>
                <w:rFonts w:eastAsiaTheme="minorEastAsia" w:cstheme="minorBidi"/>
                <w:b w:val="0"/>
                <w:bCs w:val="0"/>
                <w:noProof/>
                <w:color w:val="auto"/>
                <w:spacing w:val="0"/>
                <w:kern w:val="2"/>
                <w:sz w:val="24"/>
                <w:szCs w:val="24"/>
                <w:lang w:eastAsia="en-GB"/>
                <w14:ligatures w14:val="standardContextual"/>
              </w:rPr>
              <w:tab/>
            </w:r>
            <w:r w:rsidRPr="00EE3A90">
              <w:rPr>
                <w:rStyle w:val="Hyperlink"/>
                <w:noProof/>
              </w:rPr>
              <w:t>Protection of confidentiality</w:t>
            </w:r>
            <w:r>
              <w:rPr>
                <w:noProof/>
                <w:webHidden/>
              </w:rPr>
              <w:tab/>
            </w:r>
            <w:r>
              <w:rPr>
                <w:noProof/>
                <w:webHidden/>
              </w:rPr>
              <w:fldChar w:fldCharType="begin"/>
            </w:r>
            <w:r>
              <w:rPr>
                <w:noProof/>
                <w:webHidden/>
              </w:rPr>
              <w:instrText xml:space="preserve"> PAGEREF _Toc229736834 \h </w:instrText>
            </w:r>
            <w:r>
              <w:rPr>
                <w:noProof/>
                <w:webHidden/>
              </w:rPr>
            </w:r>
            <w:r>
              <w:rPr>
                <w:noProof/>
                <w:webHidden/>
              </w:rPr>
              <w:fldChar w:fldCharType="separate"/>
            </w:r>
            <w:r>
              <w:rPr>
                <w:noProof/>
                <w:webHidden/>
              </w:rPr>
              <w:t>8</w:t>
            </w:r>
            <w:r>
              <w:rPr>
                <w:noProof/>
                <w:webHidden/>
              </w:rPr>
              <w:fldChar w:fldCharType="end"/>
            </w:r>
          </w:hyperlink>
        </w:p>
        <w:p w14:paraId="2238C94C" w14:textId="480E0C12" w:rsidR="00F13E90" w:rsidRDefault="00F13E90" w:rsidP="00130A1E">
          <w:pPr>
            <w:pStyle w:val="TOC1"/>
          </w:pPr>
          <w:r>
            <w:fldChar w:fldCharType="end"/>
          </w:r>
        </w:p>
      </w:sdtContent>
    </w:sdt>
    <w:p w14:paraId="582A21E1" w14:textId="0BCC2A4F" w:rsidR="00A33922" w:rsidRPr="00A33922" w:rsidRDefault="00A33922" w:rsidP="00A33922">
      <w:pPr>
        <w:spacing w:before="120" w:after="20" w:line="240" w:lineRule="auto"/>
        <w:rPr>
          <w:b/>
          <w:color w:val="702082" w:themeColor="text1"/>
          <w:spacing w:val="0"/>
          <w:sz w:val="40"/>
          <w:szCs w:val="64"/>
          <w14:textFill>
            <w14:solidFill>
              <w14:schemeClr w14:val="tx1">
                <w14:lumMod w14:val="95000"/>
                <w14:lumOff w14:val="5000"/>
                <w14:lumMod w14:val="95000"/>
                <w14:lumOff w14:val="5000"/>
              </w14:schemeClr>
            </w14:solidFill>
          </w14:textFill>
        </w:rPr>
      </w:pPr>
      <w:bookmarkStart w:id="4" w:name="_Toc65239180"/>
      <w:bookmarkStart w:id="5" w:name="_Toc129690080"/>
      <w:r>
        <w:br w:type="page"/>
      </w:r>
    </w:p>
    <w:p w14:paraId="6297BA49" w14:textId="6484C68C" w:rsidR="0098142A" w:rsidRPr="0098142A" w:rsidRDefault="003322D6" w:rsidP="008A509D">
      <w:pPr>
        <w:pStyle w:val="Heading10"/>
        <w:numPr>
          <w:ilvl w:val="0"/>
          <w:numId w:val="0"/>
        </w:numPr>
        <w:ind w:left="360" w:hanging="360"/>
      </w:pPr>
      <w:bookmarkStart w:id="6" w:name="_Toc229736820"/>
      <w:r w:rsidRPr="0039124E">
        <w:lastRenderedPageBreak/>
        <w:t>Definitions</w:t>
      </w:r>
      <w:bookmarkEnd w:id="4"/>
      <w:bookmarkEnd w:id="5"/>
      <w:bookmarkEnd w:id="6"/>
    </w:p>
    <w:p w14:paraId="110DB523" w14:textId="2A59CA07" w:rsidR="003322D6" w:rsidRPr="0039124E" w:rsidRDefault="003322D6" w:rsidP="00F02A76">
      <w:pPr>
        <w:pStyle w:val="BodyTextStandard"/>
      </w:pPr>
      <w:r w:rsidRPr="008A509D">
        <w:rPr>
          <w:b/>
        </w:rPr>
        <w:t>Licence holder</w:t>
      </w:r>
      <w:r w:rsidR="008A509D">
        <w:t>:</w:t>
      </w:r>
      <w:r w:rsidRPr="0039124E">
        <w:t xml:space="preserve"> the licence holder</w:t>
      </w:r>
      <w:r>
        <w:t>(s)</w:t>
      </w:r>
      <w:r w:rsidRPr="0039124E">
        <w:t xml:space="preserve"> </w:t>
      </w:r>
      <w:r>
        <w:t>specified in section</w:t>
      </w:r>
      <w:r w:rsidRPr="0039124E">
        <w:t xml:space="preserve"> </w:t>
      </w:r>
      <w:r>
        <w:t>1.</w:t>
      </w:r>
    </w:p>
    <w:p w14:paraId="55EAC938" w14:textId="3B1EAF30" w:rsidR="003322D6" w:rsidRPr="0039124E" w:rsidRDefault="003322D6" w:rsidP="00F02A76">
      <w:pPr>
        <w:pStyle w:val="BodyTextStandard"/>
      </w:pPr>
      <w:r w:rsidRPr="008A509D">
        <w:rPr>
          <w:b/>
        </w:rPr>
        <w:t>Data depositor</w:t>
      </w:r>
      <w:r w:rsidR="008A509D">
        <w:t>:</w:t>
      </w:r>
      <w:r w:rsidRPr="0039124E">
        <w:t xml:space="preserve"> </w:t>
      </w:r>
      <w:r>
        <w:t>depositor of the studies detailed in section 2.3</w:t>
      </w:r>
      <w:r w:rsidR="008A509D">
        <w:t>.</w:t>
      </w:r>
    </w:p>
    <w:p w14:paraId="2B364A74" w14:textId="4B7AE91D" w:rsidR="003322D6" w:rsidRPr="0039124E" w:rsidRDefault="003322D6" w:rsidP="00F02A76">
      <w:pPr>
        <w:pStyle w:val="BodyTextStandard"/>
      </w:pPr>
      <w:r w:rsidRPr="008A509D">
        <w:rPr>
          <w:b/>
        </w:rPr>
        <w:t>Data</w:t>
      </w:r>
      <w:r w:rsidR="008A509D">
        <w:t>:</w:t>
      </w:r>
      <w:r w:rsidRPr="0039124E">
        <w:t xml:space="preserve"> the </w:t>
      </w:r>
      <w:r>
        <w:t>special licence study numbers detailed in section 2.3</w:t>
      </w:r>
      <w:r w:rsidR="008A509D">
        <w:t>.</w:t>
      </w:r>
    </w:p>
    <w:p w14:paraId="5CD30733" w14:textId="3CA05826" w:rsidR="003322D6" w:rsidRPr="00581EDB" w:rsidRDefault="003322D6" w:rsidP="00F02A76">
      <w:pPr>
        <w:pStyle w:val="BodyTextStandard"/>
        <w:rPr>
          <w:lang w:val="de-DE"/>
        </w:rPr>
      </w:pPr>
      <w:r w:rsidRPr="008A509D">
        <w:rPr>
          <w:b/>
          <w:lang w:val="de-DE"/>
        </w:rPr>
        <w:t>Dispute arbitrator</w:t>
      </w:r>
      <w:r w:rsidR="008A509D">
        <w:rPr>
          <w:lang w:val="de-DE"/>
        </w:rPr>
        <w:t>:</w:t>
      </w:r>
      <w:r w:rsidRPr="00581EDB">
        <w:rPr>
          <w:lang w:val="de-DE"/>
        </w:rPr>
        <w:t xml:space="preserve"> The Economic and Social Research Council (ESRC)</w:t>
      </w:r>
      <w:r w:rsidR="008A509D">
        <w:rPr>
          <w:lang w:val="de-DE"/>
        </w:rPr>
        <w:t>.</w:t>
      </w:r>
    </w:p>
    <w:p w14:paraId="26C81F2C" w14:textId="77777777" w:rsidR="003322D6" w:rsidRDefault="003322D6" w:rsidP="003322D6">
      <w:pPr>
        <w:spacing w:before="40" w:after="40"/>
        <w:rPr>
          <w:lang w:val="de-DE"/>
        </w:rPr>
      </w:pPr>
    </w:p>
    <w:p w14:paraId="50F0E2AE" w14:textId="409FAD2F" w:rsidR="0098142A" w:rsidRPr="0098142A" w:rsidRDefault="003322D6" w:rsidP="008A509D">
      <w:pPr>
        <w:pStyle w:val="Heading10"/>
        <w:numPr>
          <w:ilvl w:val="0"/>
          <w:numId w:val="0"/>
        </w:numPr>
        <w:rPr>
          <w:lang w:val="de-DE"/>
        </w:rPr>
      </w:pPr>
      <w:bookmarkStart w:id="7" w:name="_Toc129690081"/>
      <w:bookmarkStart w:id="8" w:name="_Toc229736821"/>
      <w:r>
        <w:rPr>
          <w:lang w:val="de-DE"/>
        </w:rPr>
        <w:t>How to complete this form</w:t>
      </w:r>
      <w:bookmarkEnd w:id="7"/>
      <w:bookmarkEnd w:id="8"/>
    </w:p>
    <w:p w14:paraId="18FB320A" w14:textId="77777777" w:rsidR="00F342A8" w:rsidRDefault="00F342A8" w:rsidP="00F342A8">
      <w:pPr>
        <w:pStyle w:val="BodyTextStandard"/>
        <w:rPr>
          <w:lang w:val="de-DE"/>
        </w:rPr>
      </w:pPr>
      <w:r w:rsidRPr="00831ADA">
        <w:rPr>
          <w:b/>
          <w:lang w:val="de-DE"/>
        </w:rPr>
        <w:t xml:space="preserve">This application form should be completed by the </w:t>
      </w:r>
      <w:r w:rsidRPr="00AE3190">
        <w:rPr>
          <w:b/>
          <w:bCs/>
        </w:rPr>
        <w:t>Project Coordinator</w:t>
      </w:r>
      <w:r w:rsidRPr="00831ADA">
        <w:rPr>
          <w:b/>
          <w:lang w:val="de-DE"/>
        </w:rPr>
        <w:t>.</w:t>
      </w:r>
      <w:r>
        <w:rPr>
          <w:lang w:val="de-DE"/>
        </w:rPr>
        <w:t xml:space="preserve"> The Project </w:t>
      </w:r>
      <w:r w:rsidRPr="00FA5079">
        <w:rPr>
          <w:lang w:val="de-DE"/>
        </w:rPr>
        <w:t>Coordinator</w:t>
      </w:r>
      <w:r>
        <w:rPr>
          <w:lang w:val="de-DE"/>
        </w:rPr>
        <w:t xml:space="preserve"> will be the single point of contact for the UK Data Sevice in relation to this project both at the application stage, and through the full lifetimne of the project. The Project </w:t>
      </w:r>
      <w:r w:rsidRPr="00FA5079">
        <w:rPr>
          <w:lang w:val="de-DE"/>
        </w:rPr>
        <w:t>Coordinator</w:t>
      </w:r>
      <w:r>
        <w:rPr>
          <w:lang w:val="de-DE"/>
        </w:rPr>
        <w:t xml:space="preserve"> will be contacted with reminders about project expiries, and must submit any extension requests, or requests to vary the project or project team members.</w:t>
      </w:r>
    </w:p>
    <w:p w14:paraId="77BB789B" w14:textId="77777777" w:rsidR="00F342A8" w:rsidRDefault="00F342A8" w:rsidP="00F342A8">
      <w:pPr>
        <w:pStyle w:val="BodyTextStandard"/>
        <w:rPr>
          <w:lang w:val="de-DE"/>
        </w:rPr>
      </w:pPr>
      <w:r>
        <w:rPr>
          <w:lang w:val="de-DE"/>
        </w:rPr>
        <w:t xml:space="preserve">For a research project being undertaken by academics the Project </w:t>
      </w:r>
      <w:r w:rsidRPr="00FA5079">
        <w:rPr>
          <w:lang w:val="de-DE"/>
        </w:rPr>
        <w:t>Coordinator</w:t>
      </w:r>
      <w:r w:rsidDel="009C1906">
        <w:rPr>
          <w:lang w:val="de-DE"/>
        </w:rPr>
        <w:t xml:space="preserve"> </w:t>
      </w:r>
      <w:r w:rsidRPr="00A27469">
        <w:rPr>
          <w:b/>
          <w:lang w:val="de-DE"/>
        </w:rPr>
        <w:t>does not</w:t>
      </w:r>
      <w:r>
        <w:rPr>
          <w:lang w:val="de-DE"/>
        </w:rPr>
        <w:t xml:space="preserve"> have to be the Principal Investigator. Where there is funding associated with a project the Project </w:t>
      </w:r>
      <w:r w:rsidRPr="00FA5079">
        <w:rPr>
          <w:lang w:val="de-DE"/>
        </w:rPr>
        <w:t>Coordinator</w:t>
      </w:r>
      <w:r>
        <w:rPr>
          <w:lang w:val="de-DE"/>
        </w:rPr>
        <w:t xml:space="preserve"> </w:t>
      </w:r>
      <w:r w:rsidRPr="00A27469">
        <w:rPr>
          <w:b/>
          <w:lang w:val="de-DE"/>
        </w:rPr>
        <w:t>does not</w:t>
      </w:r>
      <w:r>
        <w:rPr>
          <w:lang w:val="de-DE"/>
        </w:rPr>
        <w:t xml:space="preserve"> have to be the award holder.</w:t>
      </w:r>
    </w:p>
    <w:p w14:paraId="6E0EBD61" w14:textId="77777777" w:rsidR="00F342A8" w:rsidRDefault="00F342A8" w:rsidP="00F342A8">
      <w:pPr>
        <w:pStyle w:val="BodyTextStandard"/>
        <w:rPr>
          <w:lang w:val="de-DE"/>
        </w:rPr>
      </w:pPr>
      <w:r>
        <w:rPr>
          <w:lang w:val="de-DE"/>
        </w:rPr>
        <w:t xml:space="preserve">Our </w:t>
      </w:r>
      <w:hyperlink r:id="rId10" w:history="1">
        <w:r w:rsidRPr="00AD2E40">
          <w:rPr>
            <w:rStyle w:val="Hyperlink"/>
            <w:lang w:val="de-DE"/>
          </w:rPr>
          <w:t>example application</w:t>
        </w:r>
      </w:hyperlink>
      <w:r w:rsidRPr="00AD2E40">
        <w:rPr>
          <w:lang w:val="de-DE"/>
        </w:rPr>
        <w:t xml:space="preserve"> shows the level of information that data owners expect to see in a well written application.</w:t>
      </w:r>
    </w:p>
    <w:p w14:paraId="468421CE" w14:textId="77777777" w:rsidR="00F342A8" w:rsidRDefault="00F342A8" w:rsidP="00F342A8">
      <w:pPr>
        <w:pStyle w:val="BodyTextStandard"/>
        <w:rPr>
          <w:lang w:val="de-DE"/>
        </w:rPr>
      </w:pPr>
      <w:r>
        <w:rPr>
          <w:lang w:val="de-DE"/>
        </w:rPr>
        <w:t xml:space="preserve">If more than one person is involved in the project and will have access to the data your are applying for, list them in section 1.2 and ensure </w:t>
      </w:r>
      <w:r w:rsidRPr="00622D32">
        <w:rPr>
          <w:b/>
          <w:lang w:val="de-DE"/>
        </w:rPr>
        <w:t>each</w:t>
      </w:r>
      <w:r>
        <w:rPr>
          <w:lang w:val="de-DE"/>
        </w:rPr>
        <w:t xml:space="preserve"> </w:t>
      </w:r>
      <w:r w:rsidRPr="00622D32">
        <w:rPr>
          <w:b/>
          <w:lang w:val="de-DE"/>
        </w:rPr>
        <w:t>additional</w:t>
      </w:r>
      <w:r>
        <w:rPr>
          <w:lang w:val="de-DE"/>
        </w:rPr>
        <w:t xml:space="preserve"> team member completes the Special Licence additional researcher form.</w:t>
      </w:r>
    </w:p>
    <w:p w14:paraId="5611C782" w14:textId="77777777" w:rsidR="00F342A8" w:rsidRDefault="00F342A8" w:rsidP="00F342A8">
      <w:pPr>
        <w:pStyle w:val="BodyTextStandard"/>
        <w:rPr>
          <w:lang w:val="de-DE"/>
        </w:rPr>
      </w:pPr>
      <w:r>
        <w:rPr>
          <w:lang w:val="de-DE"/>
        </w:rPr>
        <w:t xml:space="preserve">Only list individuals who </w:t>
      </w:r>
      <w:r w:rsidRPr="00A27469">
        <w:rPr>
          <w:b/>
          <w:lang w:val="de-DE"/>
        </w:rPr>
        <w:t>will see the raw data</w:t>
      </w:r>
      <w:r>
        <w:rPr>
          <w:b/>
          <w:lang w:val="de-DE"/>
        </w:rPr>
        <w:t xml:space="preserve"> </w:t>
      </w:r>
      <w:r>
        <w:rPr>
          <w:lang w:val="de-DE"/>
        </w:rPr>
        <w:t>in section 1.2.</w:t>
      </w:r>
    </w:p>
    <w:p w14:paraId="031FA0BE" w14:textId="77777777" w:rsidR="00F342A8" w:rsidRDefault="00F342A8" w:rsidP="00F342A8">
      <w:pPr>
        <w:pStyle w:val="BodyTextStandard"/>
        <w:rPr>
          <w:lang w:val="de-DE"/>
        </w:rPr>
      </w:pPr>
      <w:r>
        <w:rPr>
          <w:lang w:val="de-DE"/>
        </w:rPr>
        <w:t xml:space="preserve">If you </w:t>
      </w:r>
      <w:r w:rsidRPr="00831ADA">
        <w:rPr>
          <w:lang w:val="de-DE"/>
        </w:rPr>
        <w:t xml:space="preserve">are </w:t>
      </w:r>
      <w:r>
        <w:rPr>
          <w:lang w:val="de-DE"/>
        </w:rPr>
        <w:t xml:space="preserve">a student </w:t>
      </w:r>
      <w:r w:rsidRPr="00831ADA">
        <w:rPr>
          <w:lang w:val="de-DE"/>
        </w:rPr>
        <w:t xml:space="preserve">conducting research related to your studies your supervisor </w:t>
      </w:r>
      <w:r w:rsidRPr="00622D32">
        <w:rPr>
          <w:b/>
          <w:lang w:val="de-DE"/>
        </w:rPr>
        <w:t>only</w:t>
      </w:r>
      <w:r w:rsidRPr="00831ADA">
        <w:rPr>
          <w:lang w:val="de-DE"/>
        </w:rPr>
        <w:t xml:space="preserve"> needs to be listed </w:t>
      </w:r>
      <w:r>
        <w:rPr>
          <w:lang w:val="de-DE"/>
        </w:rPr>
        <w:t xml:space="preserve">in section 1.2 </w:t>
      </w:r>
      <w:r w:rsidRPr="00831ADA">
        <w:rPr>
          <w:lang w:val="de-DE"/>
        </w:rPr>
        <w:t>if they will be consulting the raw data.</w:t>
      </w:r>
    </w:p>
    <w:p w14:paraId="6F665CAE" w14:textId="77777777" w:rsidR="00F342A8" w:rsidRDefault="00F342A8" w:rsidP="00F342A8">
      <w:pPr>
        <w:pStyle w:val="BodyTextStandard"/>
      </w:pPr>
      <w:r>
        <w:t xml:space="preserve">We recommend the </w:t>
      </w:r>
      <w:r>
        <w:rPr>
          <w:lang w:val="de-DE"/>
        </w:rPr>
        <w:t xml:space="preserve">Project </w:t>
      </w:r>
      <w:r w:rsidRPr="00FA5079">
        <w:rPr>
          <w:lang w:val="de-DE"/>
        </w:rPr>
        <w:t>Coordinator</w:t>
      </w:r>
      <w:r w:rsidDel="00421B50">
        <w:t xml:space="preserve"> </w:t>
      </w:r>
      <w:r>
        <w:t xml:space="preserve">liaises with all project team members to finalise the project details and ensures all necessary documentation is gathered before submitting to the UK Data Service by email to </w:t>
      </w:r>
      <w:hyperlink r:id="rId11" w:history="1">
        <w:r w:rsidRPr="00D30CFA">
          <w:rPr>
            <w:rStyle w:val="Hyperlink"/>
          </w:rPr>
          <w:t>help@ukdataservice.ac.uk</w:t>
        </w:r>
      </w:hyperlink>
      <w:r>
        <w:t>.</w:t>
      </w:r>
    </w:p>
    <w:p w14:paraId="44FE803D" w14:textId="77777777" w:rsidR="00F342A8" w:rsidRDefault="00F342A8" w:rsidP="00F342A8">
      <w:pPr>
        <w:pStyle w:val="BodyTextStandard"/>
      </w:pPr>
      <w:r>
        <w:t xml:space="preserve">The </w:t>
      </w:r>
      <w:r>
        <w:rPr>
          <w:lang w:val="de-DE"/>
        </w:rPr>
        <w:t xml:space="preserve">Project </w:t>
      </w:r>
      <w:r w:rsidRPr="00FA5079">
        <w:rPr>
          <w:lang w:val="de-DE"/>
        </w:rPr>
        <w:t>Coordinator</w:t>
      </w:r>
      <w:r w:rsidDel="00421B50">
        <w:t xml:space="preserve"> </w:t>
      </w:r>
      <w:r>
        <w:t xml:space="preserve">and </w:t>
      </w:r>
      <w:r w:rsidRPr="006E4FC9">
        <w:rPr>
          <w:b/>
        </w:rPr>
        <w:t>all</w:t>
      </w:r>
      <w:r>
        <w:t xml:space="preserve"> individuals listed in section 1.2 must </w:t>
      </w:r>
      <w:r w:rsidRPr="006E4FC9">
        <w:rPr>
          <w:b/>
        </w:rPr>
        <w:t>also</w:t>
      </w:r>
      <w:r>
        <w:t xml:space="preserve"> complete and submit a signed UK Data Service Special Licence User Agreement.</w:t>
      </w:r>
    </w:p>
    <w:p w14:paraId="571C4CCF" w14:textId="28EE9610" w:rsidR="0098142A" w:rsidRDefault="008A509D" w:rsidP="008A509D">
      <w:pPr>
        <w:spacing w:before="120" w:after="20" w:line="240" w:lineRule="auto"/>
      </w:pPr>
      <w:r>
        <w:br w:type="page"/>
      </w:r>
    </w:p>
    <w:p w14:paraId="7D62608B" w14:textId="2F2C325C" w:rsidR="003322D6" w:rsidRPr="006244A2" w:rsidRDefault="00581EDB" w:rsidP="003322D6">
      <w:pPr>
        <w:pStyle w:val="Heading10"/>
      </w:pPr>
      <w:bookmarkStart w:id="9" w:name="_Toc129690082"/>
      <w:r>
        <w:lastRenderedPageBreak/>
        <w:t xml:space="preserve"> </w:t>
      </w:r>
      <w:bookmarkStart w:id="10" w:name="_Toc229736822"/>
      <w:r w:rsidR="003322D6" w:rsidRPr="006244A2">
        <w:t>About your project</w:t>
      </w:r>
      <w:bookmarkEnd w:id="9"/>
      <w:bookmarkEnd w:id="10"/>
    </w:p>
    <w:p w14:paraId="421EBA2B" w14:textId="77777777" w:rsidR="003322D6" w:rsidRDefault="003322D6" w:rsidP="003322D6">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09"/>
      </w:tblGrid>
      <w:tr w:rsidR="003322D6" w:rsidRPr="0039124E" w14:paraId="11D743C6" w14:textId="77777777" w:rsidTr="00A11244">
        <w:trPr>
          <w:tblHeader/>
        </w:trPr>
        <w:tc>
          <w:tcPr>
            <w:tcW w:w="4814" w:type="dxa"/>
          </w:tcPr>
          <w:p w14:paraId="2FD8DF42" w14:textId="77777777" w:rsidR="003322D6" w:rsidRPr="00B6672F" w:rsidRDefault="003322D6" w:rsidP="00581EDB">
            <w:pPr>
              <w:rPr>
                <w:b/>
              </w:rPr>
            </w:pPr>
            <w:r w:rsidRPr="00B6672F">
              <w:rPr>
                <w:b/>
              </w:rPr>
              <w:t>UK Data Service project number</w:t>
            </w:r>
          </w:p>
          <w:p w14:paraId="2DF9C670" w14:textId="6E325388" w:rsidR="003322D6" w:rsidRPr="0039124E" w:rsidRDefault="003322D6" w:rsidP="00581EDB">
            <w:r w:rsidRPr="005B13F4">
              <w:rPr>
                <w:i/>
              </w:rPr>
              <w:t>This is found on your UK</w:t>
            </w:r>
            <w:r w:rsidR="00F608C0">
              <w:rPr>
                <w:i/>
              </w:rPr>
              <w:t xml:space="preserve"> </w:t>
            </w:r>
            <w:r w:rsidRPr="005B13F4">
              <w:rPr>
                <w:i/>
              </w:rPr>
              <w:t>D</w:t>
            </w:r>
            <w:r w:rsidR="00F608C0">
              <w:rPr>
                <w:i/>
              </w:rPr>
              <w:t xml:space="preserve">ata </w:t>
            </w:r>
            <w:r w:rsidRPr="005B13F4">
              <w:rPr>
                <w:i/>
              </w:rPr>
              <w:t>S</w:t>
            </w:r>
            <w:r w:rsidR="00F608C0">
              <w:rPr>
                <w:i/>
              </w:rPr>
              <w:t>ervice</w:t>
            </w:r>
            <w:r w:rsidRPr="005B13F4">
              <w:rPr>
                <w:i/>
              </w:rPr>
              <w:t xml:space="preserve"> account</w:t>
            </w:r>
          </w:p>
        </w:tc>
        <w:tc>
          <w:tcPr>
            <w:tcW w:w="4809" w:type="dxa"/>
          </w:tcPr>
          <w:p w14:paraId="623E79E5" w14:textId="3D3335BC" w:rsidR="003322D6" w:rsidRPr="0039124E" w:rsidRDefault="003322D6" w:rsidP="00461287"/>
        </w:tc>
      </w:tr>
      <w:tr w:rsidR="003322D6" w:rsidRPr="0039124E" w14:paraId="110526C9" w14:textId="77777777" w:rsidTr="00615ADF">
        <w:trPr>
          <w:trHeight w:val="533"/>
        </w:trPr>
        <w:tc>
          <w:tcPr>
            <w:tcW w:w="4814" w:type="dxa"/>
          </w:tcPr>
          <w:p w14:paraId="0A4FC6E5" w14:textId="77777777" w:rsidR="003322D6" w:rsidRPr="00B6672F" w:rsidRDefault="003322D6" w:rsidP="00581EDB">
            <w:pPr>
              <w:rPr>
                <w:b/>
              </w:rPr>
            </w:pPr>
            <w:r w:rsidRPr="00B6672F">
              <w:rPr>
                <w:b/>
              </w:rPr>
              <w:t>Project title</w:t>
            </w:r>
          </w:p>
        </w:tc>
        <w:tc>
          <w:tcPr>
            <w:tcW w:w="4809" w:type="dxa"/>
          </w:tcPr>
          <w:p w14:paraId="2C308C7A" w14:textId="77777777" w:rsidR="003322D6" w:rsidRDefault="003322D6" w:rsidP="00581EDB"/>
          <w:p w14:paraId="5D89F83D" w14:textId="77777777" w:rsidR="003322D6" w:rsidRPr="0039124E" w:rsidRDefault="003322D6" w:rsidP="00581EDB"/>
        </w:tc>
      </w:tr>
      <w:tr w:rsidR="003322D6" w:rsidRPr="0039124E" w14:paraId="1E11B75B" w14:textId="77777777" w:rsidTr="00615ADF">
        <w:tc>
          <w:tcPr>
            <w:tcW w:w="4814" w:type="dxa"/>
          </w:tcPr>
          <w:p w14:paraId="0DADB2B5" w14:textId="77777777" w:rsidR="003322D6" w:rsidRPr="00B6672F" w:rsidRDefault="003322D6" w:rsidP="00581EDB">
            <w:pPr>
              <w:rPr>
                <w:b/>
                <w:i/>
              </w:rPr>
            </w:pPr>
            <w:r w:rsidRPr="00B6672F">
              <w:rPr>
                <w:b/>
              </w:rPr>
              <w:t xml:space="preserve">Project start date </w:t>
            </w:r>
          </w:p>
          <w:p w14:paraId="5BAD7A62" w14:textId="77777777" w:rsidR="003322D6" w:rsidRPr="00B6672F" w:rsidRDefault="003322D6" w:rsidP="00581EDB">
            <w:r w:rsidRPr="00B6672F">
              <w:rPr>
                <w:i/>
              </w:rPr>
              <w:t>When do you want to start working with the data?</w:t>
            </w:r>
          </w:p>
        </w:tc>
        <w:tc>
          <w:tcPr>
            <w:tcW w:w="4809" w:type="dxa"/>
          </w:tcPr>
          <w:p w14:paraId="293CD706" w14:textId="40EA3D09" w:rsidR="003322D6" w:rsidRPr="0039124E" w:rsidRDefault="003322D6" w:rsidP="00461287"/>
        </w:tc>
      </w:tr>
      <w:tr w:rsidR="003322D6" w:rsidRPr="0039124E" w14:paraId="6416AD23" w14:textId="77777777" w:rsidTr="00615ADF">
        <w:tc>
          <w:tcPr>
            <w:tcW w:w="4814" w:type="dxa"/>
          </w:tcPr>
          <w:p w14:paraId="28B3DE0D" w14:textId="77777777" w:rsidR="003322D6" w:rsidRPr="00B6672F" w:rsidRDefault="003322D6" w:rsidP="00581EDB">
            <w:pPr>
              <w:rPr>
                <w:b/>
              </w:rPr>
            </w:pPr>
            <w:r w:rsidRPr="00B6672F">
              <w:rPr>
                <w:b/>
              </w:rPr>
              <w:t>Project end date</w:t>
            </w:r>
          </w:p>
          <w:p w14:paraId="175A50D9" w14:textId="77777777" w:rsidR="003322D6" w:rsidRDefault="003322D6" w:rsidP="00581EDB">
            <w:r>
              <w:rPr>
                <w:i/>
              </w:rPr>
              <w:t>W</w:t>
            </w:r>
            <w:r w:rsidRPr="00FD13C8">
              <w:rPr>
                <w:i/>
              </w:rPr>
              <w:t>hen do you plan to complete your project work</w:t>
            </w:r>
            <w:r>
              <w:rPr>
                <w:i/>
              </w:rPr>
              <w:t>?</w:t>
            </w:r>
            <w:r w:rsidRPr="00FD13C8">
              <w:rPr>
                <w:i/>
              </w:rPr>
              <w:t xml:space="preserve"> </w:t>
            </w:r>
          </w:p>
        </w:tc>
        <w:tc>
          <w:tcPr>
            <w:tcW w:w="4809" w:type="dxa"/>
          </w:tcPr>
          <w:p w14:paraId="7EDC4A2D" w14:textId="51B32D37" w:rsidR="003322D6" w:rsidRPr="0039124E" w:rsidRDefault="003322D6" w:rsidP="00461287"/>
        </w:tc>
      </w:tr>
      <w:tr w:rsidR="003322D6" w:rsidRPr="0039124E" w14:paraId="5E5FC301" w14:textId="77777777" w:rsidTr="00615ADF">
        <w:tc>
          <w:tcPr>
            <w:tcW w:w="4814" w:type="dxa"/>
          </w:tcPr>
          <w:p w14:paraId="54FCFD3E" w14:textId="77777777" w:rsidR="003322D6" w:rsidRPr="00B6672F" w:rsidRDefault="003322D6" w:rsidP="00581EDB">
            <w:pPr>
              <w:rPr>
                <w:b/>
              </w:rPr>
            </w:pPr>
            <w:r w:rsidRPr="00B6672F">
              <w:rPr>
                <w:b/>
              </w:rPr>
              <w:t>Is your project funded?</w:t>
            </w:r>
          </w:p>
          <w:p w14:paraId="088C1216" w14:textId="77777777" w:rsidR="003322D6" w:rsidRPr="00E744EC" w:rsidRDefault="003322D6" w:rsidP="00581EDB">
            <w:r>
              <w:rPr>
                <w:i/>
              </w:rPr>
              <w:t>Funding is not mandatory but provides additional reassurance for the project</w:t>
            </w:r>
          </w:p>
        </w:tc>
        <w:tc>
          <w:tcPr>
            <w:tcW w:w="4809" w:type="dxa"/>
          </w:tcPr>
          <w:p w14:paraId="009E9250" w14:textId="72E278EA" w:rsidR="003322D6" w:rsidRPr="0039124E" w:rsidRDefault="003322D6" w:rsidP="00581EDB"/>
        </w:tc>
      </w:tr>
      <w:tr w:rsidR="003322D6" w:rsidRPr="0039124E" w14:paraId="25ECE36C" w14:textId="77777777" w:rsidTr="00615ADF">
        <w:tc>
          <w:tcPr>
            <w:tcW w:w="4814" w:type="dxa"/>
          </w:tcPr>
          <w:p w14:paraId="1AC8E332" w14:textId="77777777" w:rsidR="003322D6" w:rsidRPr="00B6672F" w:rsidRDefault="003322D6" w:rsidP="00581EDB">
            <w:pPr>
              <w:rPr>
                <w:b/>
              </w:rPr>
            </w:pPr>
            <w:r w:rsidRPr="00B6672F">
              <w:rPr>
                <w:b/>
              </w:rPr>
              <w:t>If yes, which organisation/institution is funding the research?</w:t>
            </w:r>
          </w:p>
        </w:tc>
        <w:tc>
          <w:tcPr>
            <w:tcW w:w="4809" w:type="dxa"/>
          </w:tcPr>
          <w:p w14:paraId="27C0AE56" w14:textId="7232D26F" w:rsidR="003322D6" w:rsidRPr="0039124E" w:rsidRDefault="003322D6" w:rsidP="00461287"/>
        </w:tc>
      </w:tr>
    </w:tbl>
    <w:p w14:paraId="0BDD7955" w14:textId="77777777" w:rsidR="003322D6" w:rsidRDefault="003322D6" w:rsidP="003322D6">
      <w:bookmarkStart w:id="11" w:name="_Toc355011803"/>
      <w:bookmarkStart w:id="12" w:name="_Toc355338713"/>
      <w:bookmarkStart w:id="13" w:name="_Toc459885766"/>
    </w:p>
    <w:p w14:paraId="6A5D35CC" w14:textId="7D079017" w:rsidR="0098142A" w:rsidRPr="0098142A" w:rsidRDefault="003322D6" w:rsidP="0098142A">
      <w:pPr>
        <w:pStyle w:val="Heading2"/>
      </w:pPr>
      <w:bookmarkStart w:id="14" w:name="_Toc229736823"/>
      <w:bookmarkStart w:id="15" w:name="_Toc229736824"/>
      <w:bookmarkStart w:id="16" w:name="_Toc129690083"/>
      <w:bookmarkStart w:id="17" w:name="_Toc229736825"/>
      <w:bookmarkEnd w:id="11"/>
      <w:bookmarkEnd w:id="12"/>
      <w:bookmarkEnd w:id="13"/>
      <w:bookmarkEnd w:id="14"/>
      <w:bookmarkEnd w:id="15"/>
      <w:r w:rsidRPr="00B6672F">
        <w:t xml:space="preserve">Project </w:t>
      </w:r>
      <w:r w:rsidR="003E689A">
        <w:t>Coordinator</w:t>
      </w:r>
      <w:bookmarkEnd w:id="16"/>
      <w:bookmarkEnd w:id="17"/>
    </w:p>
    <w:p w14:paraId="686461B8" w14:textId="262FB6A5" w:rsidR="003322D6" w:rsidRDefault="003322D6" w:rsidP="00F02A76">
      <w:pPr>
        <w:pStyle w:val="BodyTextStandard"/>
      </w:pPr>
      <w:r>
        <w:t xml:space="preserve">Please list the details of the project </w:t>
      </w:r>
      <w:r w:rsidR="003E689A" w:rsidRPr="00FA5079">
        <w:rPr>
          <w:lang w:val="de-DE"/>
        </w:rPr>
        <w:t>Coordinator</w:t>
      </w:r>
      <w:r>
        <w:t xml:space="preserve"> as listed on the UK Data Service website</w:t>
      </w:r>
      <w:r w:rsidR="008A50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6085"/>
      </w:tblGrid>
      <w:tr w:rsidR="003322D6" w:rsidRPr="008A509D" w14:paraId="35176C33" w14:textId="77777777" w:rsidTr="008A509D">
        <w:tc>
          <w:tcPr>
            <w:tcW w:w="3538" w:type="dxa"/>
          </w:tcPr>
          <w:p w14:paraId="6E05CBFF" w14:textId="77777777" w:rsidR="003322D6" w:rsidRPr="00F02A76" w:rsidRDefault="003322D6" w:rsidP="00F02A76">
            <w:pPr>
              <w:pStyle w:val="BodyTextStandard"/>
              <w:rPr>
                <w:b/>
              </w:rPr>
            </w:pPr>
            <w:r w:rsidRPr="00F02A76">
              <w:rPr>
                <w:b/>
              </w:rPr>
              <w:t>First name(s)</w:t>
            </w:r>
          </w:p>
        </w:tc>
        <w:tc>
          <w:tcPr>
            <w:tcW w:w="6085" w:type="dxa"/>
          </w:tcPr>
          <w:p w14:paraId="6F6FF503" w14:textId="05400FFC" w:rsidR="003322D6" w:rsidRPr="008A509D" w:rsidRDefault="003322D6" w:rsidP="00F02A76">
            <w:pPr>
              <w:pStyle w:val="BodyTextStandard"/>
            </w:pPr>
          </w:p>
        </w:tc>
      </w:tr>
      <w:tr w:rsidR="003322D6" w:rsidRPr="008A509D" w14:paraId="1A62AD0F" w14:textId="77777777" w:rsidTr="008A509D">
        <w:tc>
          <w:tcPr>
            <w:tcW w:w="3538" w:type="dxa"/>
          </w:tcPr>
          <w:p w14:paraId="5E9EC0F5" w14:textId="77777777" w:rsidR="003322D6" w:rsidRPr="00F02A76" w:rsidRDefault="003322D6" w:rsidP="00F02A76">
            <w:pPr>
              <w:pStyle w:val="BodyTextStandard"/>
              <w:rPr>
                <w:b/>
              </w:rPr>
            </w:pPr>
            <w:r w:rsidRPr="00F02A76">
              <w:rPr>
                <w:b/>
              </w:rPr>
              <w:t>Surname</w:t>
            </w:r>
          </w:p>
        </w:tc>
        <w:tc>
          <w:tcPr>
            <w:tcW w:w="6085" w:type="dxa"/>
          </w:tcPr>
          <w:p w14:paraId="0B5D6E71" w14:textId="4CCC61A4" w:rsidR="003322D6" w:rsidRPr="008A509D" w:rsidRDefault="003322D6" w:rsidP="00F02A76">
            <w:pPr>
              <w:pStyle w:val="BodyTextStandard"/>
            </w:pPr>
          </w:p>
        </w:tc>
      </w:tr>
      <w:tr w:rsidR="003322D6" w:rsidRPr="008A509D" w14:paraId="743685CB" w14:textId="77777777" w:rsidTr="008A509D">
        <w:tc>
          <w:tcPr>
            <w:tcW w:w="3538" w:type="dxa"/>
          </w:tcPr>
          <w:p w14:paraId="5695E147" w14:textId="77777777" w:rsidR="003322D6" w:rsidRPr="00F02A76" w:rsidRDefault="003322D6" w:rsidP="00F02A76">
            <w:pPr>
              <w:pStyle w:val="BodyTextStandard"/>
              <w:rPr>
                <w:b/>
              </w:rPr>
            </w:pPr>
            <w:r w:rsidRPr="00F02A76">
              <w:rPr>
                <w:b/>
              </w:rPr>
              <w:t>Institution/Organisation</w:t>
            </w:r>
          </w:p>
        </w:tc>
        <w:tc>
          <w:tcPr>
            <w:tcW w:w="6085" w:type="dxa"/>
          </w:tcPr>
          <w:p w14:paraId="4EF04FE9" w14:textId="1A6252E4" w:rsidR="003322D6" w:rsidRPr="008A509D" w:rsidRDefault="003322D6" w:rsidP="00F02A76">
            <w:pPr>
              <w:pStyle w:val="BodyTextStandard"/>
            </w:pPr>
          </w:p>
        </w:tc>
      </w:tr>
      <w:tr w:rsidR="003322D6" w:rsidRPr="008A509D" w14:paraId="18A5D84E" w14:textId="77777777" w:rsidTr="008A509D">
        <w:tc>
          <w:tcPr>
            <w:tcW w:w="3538" w:type="dxa"/>
          </w:tcPr>
          <w:p w14:paraId="22DBEA6D" w14:textId="7CC2BA29" w:rsidR="003322D6" w:rsidRPr="00F02A76" w:rsidRDefault="003322D6" w:rsidP="00F02A76">
            <w:pPr>
              <w:pStyle w:val="BodyTextStandard"/>
              <w:rPr>
                <w:b/>
              </w:rPr>
            </w:pPr>
            <w:r w:rsidRPr="00F02A76">
              <w:rPr>
                <w:b/>
              </w:rPr>
              <w:t xml:space="preserve">Institution/Organisation </w:t>
            </w:r>
            <w:r w:rsidR="002C574C">
              <w:rPr>
                <w:b/>
              </w:rPr>
              <w:t>a</w:t>
            </w:r>
            <w:r w:rsidRPr="00F02A76">
              <w:rPr>
                <w:b/>
              </w:rPr>
              <w:t>ddress</w:t>
            </w:r>
          </w:p>
        </w:tc>
        <w:tc>
          <w:tcPr>
            <w:tcW w:w="6085" w:type="dxa"/>
          </w:tcPr>
          <w:p w14:paraId="69BD279E" w14:textId="4A57161B" w:rsidR="003322D6" w:rsidRPr="008A509D" w:rsidRDefault="003322D6" w:rsidP="00F02A76">
            <w:pPr>
              <w:pStyle w:val="BodyTextStandard"/>
            </w:pPr>
          </w:p>
        </w:tc>
      </w:tr>
      <w:tr w:rsidR="003322D6" w:rsidRPr="008A509D" w14:paraId="145F85CD" w14:textId="77777777" w:rsidTr="008A509D">
        <w:tc>
          <w:tcPr>
            <w:tcW w:w="3538" w:type="dxa"/>
          </w:tcPr>
          <w:p w14:paraId="2D67DE23" w14:textId="69253F6A" w:rsidR="003322D6" w:rsidRPr="00F02A76" w:rsidRDefault="008A509D" w:rsidP="00F02A76">
            <w:pPr>
              <w:pStyle w:val="BodyTextStandard"/>
              <w:rPr>
                <w:b/>
              </w:rPr>
            </w:pPr>
            <w:r w:rsidRPr="00F02A76">
              <w:rPr>
                <w:b/>
              </w:rPr>
              <w:t>Telephone n</w:t>
            </w:r>
            <w:r w:rsidR="003322D6" w:rsidRPr="00F02A76">
              <w:rPr>
                <w:b/>
              </w:rPr>
              <w:t>umber</w:t>
            </w:r>
          </w:p>
        </w:tc>
        <w:tc>
          <w:tcPr>
            <w:tcW w:w="6085" w:type="dxa"/>
          </w:tcPr>
          <w:p w14:paraId="04C1A83B" w14:textId="78D2C0AC" w:rsidR="003322D6" w:rsidRPr="008A509D" w:rsidRDefault="003322D6" w:rsidP="00F02A76">
            <w:pPr>
              <w:pStyle w:val="BodyTextStandard"/>
            </w:pPr>
          </w:p>
        </w:tc>
      </w:tr>
      <w:tr w:rsidR="003322D6" w:rsidRPr="008A509D" w14:paraId="5823C458" w14:textId="77777777" w:rsidTr="008A509D">
        <w:tc>
          <w:tcPr>
            <w:tcW w:w="3538" w:type="dxa"/>
          </w:tcPr>
          <w:p w14:paraId="2F9CBCF3" w14:textId="0DC44C91" w:rsidR="003322D6" w:rsidRPr="00F02A76" w:rsidRDefault="003322D6" w:rsidP="00F02A76">
            <w:pPr>
              <w:pStyle w:val="BodyTextStandard"/>
              <w:rPr>
                <w:b/>
              </w:rPr>
            </w:pPr>
            <w:r w:rsidRPr="00F02A76">
              <w:rPr>
                <w:b/>
              </w:rPr>
              <w:t xml:space="preserve">Email </w:t>
            </w:r>
          </w:p>
          <w:p w14:paraId="2B0987F3" w14:textId="77777777" w:rsidR="003322D6" w:rsidRPr="007277F7" w:rsidRDefault="003322D6" w:rsidP="00F02A76">
            <w:pPr>
              <w:pStyle w:val="BodyTextStandard"/>
              <w:rPr>
                <w:i/>
              </w:rPr>
            </w:pPr>
            <w:r w:rsidRPr="007277F7">
              <w:rPr>
                <w:i/>
              </w:rPr>
              <w:t>This must be the email address associated with your UK Data Service user account</w:t>
            </w:r>
          </w:p>
        </w:tc>
        <w:tc>
          <w:tcPr>
            <w:tcW w:w="6085" w:type="dxa"/>
          </w:tcPr>
          <w:p w14:paraId="27B14EAB" w14:textId="38197264" w:rsidR="003322D6" w:rsidRPr="008A509D" w:rsidRDefault="003322D6" w:rsidP="00F02A76">
            <w:pPr>
              <w:pStyle w:val="BodyTextStandard"/>
            </w:pPr>
          </w:p>
        </w:tc>
      </w:tr>
      <w:tr w:rsidR="003322D6" w:rsidRPr="008A509D" w14:paraId="04A06A16" w14:textId="77777777" w:rsidTr="008A509D">
        <w:tc>
          <w:tcPr>
            <w:tcW w:w="3538" w:type="dxa"/>
          </w:tcPr>
          <w:p w14:paraId="6F305615" w14:textId="77777777" w:rsidR="003322D6" w:rsidRPr="00F02A76" w:rsidRDefault="003322D6" w:rsidP="00F02A76">
            <w:pPr>
              <w:pStyle w:val="BodyTextStandard"/>
              <w:rPr>
                <w:b/>
              </w:rPr>
            </w:pPr>
            <w:r w:rsidRPr="00F02A76">
              <w:rPr>
                <w:b/>
              </w:rPr>
              <w:lastRenderedPageBreak/>
              <w:t xml:space="preserve">Location of access </w:t>
            </w:r>
          </w:p>
          <w:p w14:paraId="2C6355F9" w14:textId="0F7EAE30" w:rsidR="003322D6" w:rsidRPr="007277F7" w:rsidRDefault="003322D6" w:rsidP="00F02A76">
            <w:pPr>
              <w:pStyle w:val="BodyTextStandard"/>
              <w:rPr>
                <w:i/>
                <w:snapToGrid w:val="0"/>
              </w:rPr>
            </w:pPr>
            <w:r w:rsidRPr="007277F7">
              <w:rPr>
                <w:i/>
                <w:snapToGrid w:val="0"/>
              </w:rPr>
              <w:t xml:space="preserve">Please state the site of access for the </w:t>
            </w:r>
            <w:r w:rsidR="0001078C">
              <w:rPr>
                <w:i/>
                <w:snapToGrid w:val="0"/>
              </w:rPr>
              <w:t>P</w:t>
            </w:r>
            <w:r w:rsidR="0001078C" w:rsidRPr="007277F7">
              <w:rPr>
                <w:i/>
                <w:snapToGrid w:val="0"/>
              </w:rPr>
              <w:t xml:space="preserve">roject </w:t>
            </w:r>
            <w:r w:rsidR="0001078C">
              <w:rPr>
                <w:i/>
                <w:snapToGrid w:val="0"/>
              </w:rPr>
              <w:t>Coordinator</w:t>
            </w:r>
            <w:r w:rsidRPr="007277F7">
              <w:rPr>
                <w:i/>
                <w:snapToGrid w:val="0"/>
              </w:rPr>
              <w:t>. Include the address of where the data will be hosted and stored, including your organisation/institution name</w:t>
            </w:r>
            <w:r w:rsidR="000F77AE">
              <w:rPr>
                <w:i/>
                <w:snapToGrid w:val="0"/>
              </w:rPr>
              <w:t>.</w:t>
            </w:r>
          </w:p>
        </w:tc>
        <w:tc>
          <w:tcPr>
            <w:tcW w:w="6085" w:type="dxa"/>
          </w:tcPr>
          <w:p w14:paraId="79E5EC1F" w14:textId="48394588" w:rsidR="003322D6" w:rsidRPr="008A509D" w:rsidRDefault="003322D6" w:rsidP="00F02A76">
            <w:pPr>
              <w:pStyle w:val="BodyTextStandard"/>
            </w:pPr>
          </w:p>
        </w:tc>
      </w:tr>
      <w:tr w:rsidR="003322D6" w:rsidRPr="008A509D" w14:paraId="01B421C5" w14:textId="77777777" w:rsidTr="008A509D">
        <w:tc>
          <w:tcPr>
            <w:tcW w:w="3538" w:type="dxa"/>
          </w:tcPr>
          <w:p w14:paraId="1912752F" w14:textId="77777777" w:rsidR="003322D6" w:rsidRPr="00F02A76" w:rsidRDefault="003322D6" w:rsidP="00F02A76">
            <w:pPr>
              <w:pStyle w:val="BodyTextStandard"/>
              <w:rPr>
                <w:b/>
              </w:rPr>
            </w:pPr>
            <w:bookmarkStart w:id="18" w:name="_Toc129690084"/>
            <w:r w:rsidRPr="00F02A76">
              <w:rPr>
                <w:b/>
              </w:rPr>
              <w:t>Measures in place to protect the data</w:t>
            </w:r>
            <w:bookmarkEnd w:id="18"/>
          </w:p>
          <w:p w14:paraId="74263F79" w14:textId="64BF1E1D" w:rsidR="003322D6" w:rsidRPr="007277F7" w:rsidRDefault="0031082A" w:rsidP="00F02A76">
            <w:pPr>
              <w:pStyle w:val="BodyTextStandard"/>
              <w:rPr>
                <w:i/>
              </w:rPr>
            </w:pPr>
            <w:r w:rsidRPr="007277F7">
              <w:rPr>
                <w:i/>
              </w:rPr>
              <w:t>Refer to section 4</w:t>
            </w:r>
            <w:r w:rsidR="003322D6" w:rsidRPr="007277F7">
              <w:rPr>
                <w:i/>
              </w:rPr>
              <w:t xml:space="preserve">.1.1 (on page 8) of the </w:t>
            </w:r>
            <w:hyperlink r:id="rId12" w:history="1">
              <w:r w:rsidR="003322D6" w:rsidRPr="007277F7">
                <w:rPr>
                  <w:rStyle w:val="Hyperlink"/>
                  <w:i/>
                </w:rPr>
                <w:t>Research data handling and security guide for users</w:t>
              </w:r>
            </w:hyperlink>
            <w:r w:rsidR="003322D6" w:rsidRPr="007277F7">
              <w:rPr>
                <w:i/>
              </w:rPr>
              <w:t xml:space="preserve"> when completing this section.</w:t>
            </w:r>
            <w:r w:rsidR="003322D6" w:rsidRPr="007277F7" w:rsidDel="000B6AFA">
              <w:rPr>
                <w:i/>
              </w:rPr>
              <w:t xml:space="preserve"> </w:t>
            </w:r>
          </w:p>
        </w:tc>
        <w:tc>
          <w:tcPr>
            <w:tcW w:w="6085" w:type="dxa"/>
          </w:tcPr>
          <w:p w14:paraId="7A5DF605" w14:textId="4200FD39" w:rsidR="003322D6" w:rsidRPr="008A509D" w:rsidRDefault="003322D6" w:rsidP="00F02A76">
            <w:pPr>
              <w:pStyle w:val="BodyTextStandard"/>
            </w:pPr>
          </w:p>
        </w:tc>
      </w:tr>
    </w:tbl>
    <w:p w14:paraId="76803118" w14:textId="77777777" w:rsidR="003322D6" w:rsidRPr="008A509D" w:rsidRDefault="003322D6" w:rsidP="00F02A76">
      <w:pPr>
        <w:pStyle w:val="BodyTextStandard"/>
      </w:pPr>
    </w:p>
    <w:p w14:paraId="4C5A1E30" w14:textId="514729C9" w:rsidR="008A509D" w:rsidRDefault="003322D6" w:rsidP="00F02A76">
      <w:pPr>
        <w:pStyle w:val="BodyTextStandard"/>
      </w:pPr>
      <w:r w:rsidRPr="008A509D">
        <w:rPr>
          <w:b/>
        </w:rPr>
        <w:t>Please note:</w:t>
      </w:r>
      <w:r w:rsidRPr="008A509D">
        <w:t xml:space="preserve"> Home working access is available for some Special Licence data, see </w:t>
      </w:r>
      <w:hyperlink r:id="rId13" w:history="1">
        <w:r w:rsidRPr="00AE0AEE">
          <w:rPr>
            <w:rStyle w:val="Hyperlink"/>
          </w:rPr>
          <w:t>Special Licence home working arrangements</w:t>
        </w:r>
      </w:hyperlink>
      <w:r w:rsidRPr="008A509D">
        <w:t>, and the list of studies approved for home working access. If home working access is required, complete the Appendix of the Special Licence User Agreement.</w:t>
      </w:r>
    </w:p>
    <w:p w14:paraId="5FE97E83" w14:textId="77777777" w:rsidR="008A509D" w:rsidRDefault="008A509D">
      <w:pPr>
        <w:spacing w:before="120" w:after="20" w:line="240" w:lineRule="auto"/>
        <w:rPr>
          <w:rFonts w:eastAsia="Arial Unicode MS"/>
          <w:kern w:val="1"/>
          <w:lang w:eastAsia="en-GB"/>
        </w:rPr>
      </w:pPr>
      <w:r>
        <w:br w:type="page"/>
      </w:r>
    </w:p>
    <w:p w14:paraId="09C08C9B" w14:textId="5FB864FF" w:rsidR="003322D6" w:rsidRDefault="00B6672F" w:rsidP="00B6672F">
      <w:pPr>
        <w:pStyle w:val="Heading2"/>
      </w:pPr>
      <w:bookmarkStart w:id="19" w:name="_Toc129690085"/>
      <w:r>
        <w:lastRenderedPageBreak/>
        <w:t xml:space="preserve"> </w:t>
      </w:r>
      <w:bookmarkStart w:id="20" w:name="_Toc229736826"/>
      <w:r w:rsidR="003322D6" w:rsidRPr="00B6672F">
        <w:t>Research team</w:t>
      </w:r>
      <w:bookmarkEnd w:id="19"/>
      <w:bookmarkEnd w:id="20"/>
    </w:p>
    <w:p w14:paraId="3ADEBAA6" w14:textId="11410E82" w:rsidR="003322D6" w:rsidRDefault="003322D6" w:rsidP="00F02A76">
      <w:pPr>
        <w:pStyle w:val="BodyTextStandard"/>
      </w:pPr>
      <w:r>
        <w:t xml:space="preserve">In addition to the </w:t>
      </w:r>
      <w:r w:rsidR="00EB3CEC">
        <w:rPr>
          <w:lang w:val="de-DE"/>
        </w:rPr>
        <w:t xml:space="preserve">Project </w:t>
      </w:r>
      <w:r w:rsidR="00EB3CEC" w:rsidRPr="00FA5079">
        <w:rPr>
          <w:lang w:val="de-DE"/>
        </w:rPr>
        <w:t>Coordinator</w:t>
      </w:r>
      <w:r w:rsidR="00EB3CEC" w:rsidDel="00EB3CEC">
        <w:t xml:space="preserve"> </w:t>
      </w:r>
      <w:r>
        <w:t xml:space="preserve">details </w:t>
      </w:r>
      <w:r w:rsidR="00464456">
        <w:t>provided</w:t>
      </w:r>
      <w:r>
        <w:t xml:space="preserve"> above, p</w:t>
      </w:r>
      <w:r w:rsidRPr="00997CD3">
        <w:t>lease list the name</w:t>
      </w:r>
      <w:r w:rsidR="00464456">
        <w:t>s</w:t>
      </w:r>
      <w:r w:rsidRPr="00997CD3">
        <w:t xml:space="preserve"> </w:t>
      </w:r>
      <w:r>
        <w:t>and email address</w:t>
      </w:r>
      <w:r w:rsidR="00464456">
        <w:t>es</w:t>
      </w:r>
      <w:r>
        <w:t xml:space="preserve"> </w:t>
      </w:r>
      <w:r w:rsidRPr="00997CD3">
        <w:t xml:space="preserve">of all </w:t>
      </w:r>
      <w:r w:rsidR="00F40055" w:rsidRPr="00997CD3">
        <w:t>members</w:t>
      </w:r>
      <w:r w:rsidRPr="00997CD3">
        <w:t xml:space="preserve"> of your research team who </w:t>
      </w:r>
      <w:r>
        <w:rPr>
          <w:b/>
        </w:rPr>
        <w:t xml:space="preserve">will </w:t>
      </w:r>
      <w:r w:rsidRPr="00B978D3">
        <w:rPr>
          <w:b/>
        </w:rPr>
        <w:t>access</w:t>
      </w:r>
      <w:r w:rsidRPr="00997CD3">
        <w:t xml:space="preserve"> the data</w:t>
      </w:r>
      <w:r>
        <w:t xml:space="preserve">. </w:t>
      </w:r>
    </w:p>
    <w:p w14:paraId="0DAB4FD2" w14:textId="07D63CEA" w:rsidR="003322D6" w:rsidRDefault="003322D6" w:rsidP="00F02A76">
      <w:pPr>
        <w:pStyle w:val="BodyTextStandard"/>
        <w:numPr>
          <w:ilvl w:val="0"/>
          <w:numId w:val="33"/>
        </w:numPr>
      </w:pPr>
      <w:r>
        <w:t xml:space="preserve">All researchers listed below </w:t>
      </w:r>
      <w:r w:rsidR="00C00D81">
        <w:t xml:space="preserve">must </w:t>
      </w:r>
      <w:r>
        <w:t xml:space="preserve">be invited to the project on the </w:t>
      </w:r>
      <w:hyperlink r:id="rId14" w:history="1">
        <w:r w:rsidRPr="0041258D">
          <w:rPr>
            <w:rStyle w:val="Hyperlink"/>
          </w:rPr>
          <w:t>UK Data Service website</w:t>
        </w:r>
      </w:hyperlink>
      <w:r>
        <w:t>.</w:t>
      </w:r>
    </w:p>
    <w:p w14:paraId="0021D2C8" w14:textId="77777777" w:rsidR="003322D6" w:rsidRDefault="003322D6" w:rsidP="00F02A76">
      <w:pPr>
        <w:pStyle w:val="BodyTextStandard"/>
        <w:numPr>
          <w:ilvl w:val="0"/>
          <w:numId w:val="33"/>
        </w:numPr>
      </w:pPr>
      <w:r>
        <w:t>E</w:t>
      </w:r>
      <w:r w:rsidRPr="00997CD3">
        <w:t xml:space="preserve">ach person listed below will need to complete </w:t>
      </w:r>
      <w:r w:rsidRPr="00B6672F">
        <w:rPr>
          <w:lang w:val="de-DE"/>
        </w:rPr>
        <w:t xml:space="preserve">a Special Licence additional researcher form </w:t>
      </w:r>
      <w:r w:rsidRPr="00B6672F">
        <w:rPr>
          <w:b/>
          <w:lang w:val="de-DE"/>
        </w:rPr>
        <w:t>and</w:t>
      </w:r>
      <w:r w:rsidRPr="00B6672F">
        <w:rPr>
          <w:lang w:val="de-DE"/>
        </w:rPr>
        <w:t xml:space="preserve"> a Special Licence User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5"/>
        <w:gridCol w:w="5178"/>
      </w:tblGrid>
      <w:tr w:rsidR="003322D6" w:rsidRPr="0039124E" w14:paraId="54BD54D8" w14:textId="77777777" w:rsidTr="00A11244">
        <w:trPr>
          <w:tblHeader/>
        </w:trPr>
        <w:tc>
          <w:tcPr>
            <w:tcW w:w="4445" w:type="dxa"/>
          </w:tcPr>
          <w:p w14:paraId="0E1CFA43" w14:textId="77777777" w:rsidR="003322D6" w:rsidRPr="00B6672F" w:rsidRDefault="003322D6" w:rsidP="00B6672F">
            <w:pPr>
              <w:rPr>
                <w:b/>
              </w:rPr>
            </w:pPr>
            <w:r w:rsidRPr="00B6672F">
              <w:rPr>
                <w:b/>
              </w:rPr>
              <w:t>Name</w:t>
            </w:r>
          </w:p>
        </w:tc>
        <w:tc>
          <w:tcPr>
            <w:tcW w:w="5178" w:type="dxa"/>
          </w:tcPr>
          <w:p w14:paraId="08B9A360" w14:textId="77777777" w:rsidR="003322D6" w:rsidRPr="00B6672F" w:rsidRDefault="003322D6" w:rsidP="00B6672F">
            <w:pPr>
              <w:rPr>
                <w:b/>
              </w:rPr>
            </w:pPr>
            <w:r w:rsidRPr="00B6672F">
              <w:rPr>
                <w:b/>
              </w:rPr>
              <w:t>Email address</w:t>
            </w:r>
          </w:p>
        </w:tc>
      </w:tr>
      <w:tr w:rsidR="003479E8" w:rsidRPr="0039124E" w14:paraId="254B62B6" w14:textId="77777777" w:rsidTr="003479E8">
        <w:tc>
          <w:tcPr>
            <w:tcW w:w="4445" w:type="dxa"/>
          </w:tcPr>
          <w:p w14:paraId="7E6CBA6E" w14:textId="4E791FE8" w:rsidR="003479E8" w:rsidRPr="0039124E" w:rsidRDefault="003479E8" w:rsidP="003479E8"/>
        </w:tc>
        <w:tc>
          <w:tcPr>
            <w:tcW w:w="5178" w:type="dxa"/>
          </w:tcPr>
          <w:p w14:paraId="2C39179B" w14:textId="3E535FD8" w:rsidR="003479E8" w:rsidRPr="0039124E" w:rsidRDefault="003479E8" w:rsidP="003479E8"/>
        </w:tc>
      </w:tr>
      <w:tr w:rsidR="003322D6" w:rsidRPr="0039124E" w14:paraId="405215AF" w14:textId="77777777" w:rsidTr="003479E8">
        <w:tc>
          <w:tcPr>
            <w:tcW w:w="4445" w:type="dxa"/>
          </w:tcPr>
          <w:p w14:paraId="5816ABF2" w14:textId="77777777" w:rsidR="003322D6" w:rsidRPr="0039124E" w:rsidRDefault="003322D6" w:rsidP="00B6672F"/>
        </w:tc>
        <w:tc>
          <w:tcPr>
            <w:tcW w:w="5178" w:type="dxa"/>
          </w:tcPr>
          <w:p w14:paraId="78CF35DB" w14:textId="77777777" w:rsidR="003322D6" w:rsidRPr="0039124E" w:rsidRDefault="003322D6" w:rsidP="00B6672F"/>
        </w:tc>
      </w:tr>
      <w:tr w:rsidR="003322D6" w:rsidRPr="0039124E" w14:paraId="2E55FD19" w14:textId="77777777" w:rsidTr="003479E8">
        <w:tc>
          <w:tcPr>
            <w:tcW w:w="4445" w:type="dxa"/>
          </w:tcPr>
          <w:p w14:paraId="2816AF9F" w14:textId="77777777" w:rsidR="003322D6" w:rsidRPr="0039124E" w:rsidRDefault="003322D6" w:rsidP="00B6672F"/>
        </w:tc>
        <w:tc>
          <w:tcPr>
            <w:tcW w:w="5178" w:type="dxa"/>
          </w:tcPr>
          <w:p w14:paraId="095C2076" w14:textId="77777777" w:rsidR="003322D6" w:rsidRPr="0039124E" w:rsidRDefault="003322D6" w:rsidP="00B6672F"/>
        </w:tc>
      </w:tr>
      <w:tr w:rsidR="003322D6" w:rsidRPr="0039124E" w14:paraId="175A1921" w14:textId="77777777" w:rsidTr="003479E8">
        <w:tc>
          <w:tcPr>
            <w:tcW w:w="4445" w:type="dxa"/>
          </w:tcPr>
          <w:p w14:paraId="33DB84B2" w14:textId="77777777" w:rsidR="003322D6" w:rsidRPr="0039124E" w:rsidRDefault="003322D6" w:rsidP="00B6672F"/>
        </w:tc>
        <w:tc>
          <w:tcPr>
            <w:tcW w:w="5178" w:type="dxa"/>
          </w:tcPr>
          <w:p w14:paraId="077E67A0" w14:textId="77777777" w:rsidR="003322D6" w:rsidRPr="0039124E" w:rsidRDefault="003322D6" w:rsidP="00B6672F"/>
        </w:tc>
      </w:tr>
      <w:tr w:rsidR="003322D6" w:rsidRPr="0039124E" w14:paraId="442C3807" w14:textId="77777777" w:rsidTr="003479E8">
        <w:tc>
          <w:tcPr>
            <w:tcW w:w="4445" w:type="dxa"/>
          </w:tcPr>
          <w:p w14:paraId="7682BCB5" w14:textId="77777777" w:rsidR="003322D6" w:rsidRPr="0039124E" w:rsidRDefault="003322D6" w:rsidP="00B6672F"/>
        </w:tc>
        <w:tc>
          <w:tcPr>
            <w:tcW w:w="5178" w:type="dxa"/>
          </w:tcPr>
          <w:p w14:paraId="108E7507" w14:textId="77777777" w:rsidR="003322D6" w:rsidRPr="0039124E" w:rsidRDefault="003322D6" w:rsidP="00B6672F"/>
        </w:tc>
      </w:tr>
    </w:tbl>
    <w:p w14:paraId="6F6E3E01" w14:textId="0AF865BE" w:rsidR="003322D6" w:rsidRDefault="003322D6" w:rsidP="00B6672F">
      <w:pPr>
        <w:rPr>
          <w:i/>
        </w:rPr>
      </w:pPr>
      <w:r w:rsidRPr="000B6AFA">
        <w:rPr>
          <w:i/>
        </w:rPr>
        <w:t>Add additiona</w:t>
      </w:r>
      <w:r w:rsidR="008A509D">
        <w:rPr>
          <w:i/>
        </w:rPr>
        <w:t>l rows to the table if necessary.</w:t>
      </w:r>
    </w:p>
    <w:p w14:paraId="734DA7EB" w14:textId="77777777" w:rsidR="003322D6" w:rsidRPr="000B6AFA" w:rsidRDefault="003322D6" w:rsidP="003322D6">
      <w:pPr>
        <w:pStyle w:val="BodyText"/>
        <w:rPr>
          <w:i/>
        </w:rPr>
      </w:pPr>
    </w:p>
    <w:p w14:paraId="2C071A9F" w14:textId="7D445058" w:rsidR="0098142A" w:rsidRPr="0098142A" w:rsidRDefault="0098142A" w:rsidP="0098142A">
      <w:pPr>
        <w:pStyle w:val="Heading10"/>
        <w:keepNext/>
        <w:widowControl w:val="0"/>
        <w:tabs>
          <w:tab w:val="num" w:pos="0"/>
        </w:tabs>
        <w:autoSpaceDE/>
        <w:autoSpaceDN/>
        <w:adjustRightInd/>
        <w:spacing w:after="120"/>
        <w:textAlignment w:val="auto"/>
      </w:pPr>
      <w:bookmarkStart w:id="21" w:name="_Toc129690086"/>
      <w:r>
        <w:t xml:space="preserve"> </w:t>
      </w:r>
      <w:bookmarkStart w:id="22" w:name="_Toc229736827"/>
      <w:r w:rsidR="003322D6">
        <w:t>Project details</w:t>
      </w:r>
      <w:bookmarkEnd w:id="21"/>
      <w:bookmarkEnd w:id="22"/>
    </w:p>
    <w:p w14:paraId="165C5273" w14:textId="05F0EE27" w:rsidR="003322D6" w:rsidRPr="007B604F" w:rsidRDefault="003322D6" w:rsidP="00F02A76">
      <w:pPr>
        <w:pStyle w:val="BodyTextStandard"/>
      </w:pPr>
      <w:r>
        <w:t xml:space="preserve">The information you provide here will be used by the data owner to make a decision about whether or not to approve your application to use this data. </w:t>
      </w:r>
    </w:p>
    <w:p w14:paraId="6ED3BF9F" w14:textId="514B2177" w:rsidR="003322D6" w:rsidRDefault="0098142A" w:rsidP="0098142A">
      <w:pPr>
        <w:pStyle w:val="Heading2"/>
      </w:pPr>
      <w:bookmarkStart w:id="23" w:name="_Toc129690087"/>
      <w:r>
        <w:t xml:space="preserve"> </w:t>
      </w:r>
      <w:bookmarkStart w:id="24" w:name="_Toc229736828"/>
      <w:r w:rsidR="003322D6" w:rsidRPr="0098142A">
        <w:t>Abstract</w:t>
      </w:r>
      <w:bookmarkEnd w:id="23"/>
      <w:bookmarkEnd w:id="24"/>
    </w:p>
    <w:p w14:paraId="43B626B1" w14:textId="554713AF" w:rsidR="003322D6" w:rsidRPr="0039124E" w:rsidRDefault="003322D6" w:rsidP="00F02A76">
      <w:pPr>
        <w:pStyle w:val="BodyTextStandard"/>
      </w:pPr>
      <w:r w:rsidRPr="00210DFE">
        <w:t xml:space="preserve">Using plain language, without jargon, please include a short description of the project and its benefits. </w:t>
      </w: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3"/>
      </w:tblGrid>
      <w:tr w:rsidR="003322D6" w:rsidRPr="0039124E" w14:paraId="05941C30" w14:textId="77777777" w:rsidTr="00AD2E40">
        <w:trPr>
          <w:trHeight w:val="2272"/>
          <w:tblHeader/>
        </w:trPr>
        <w:tc>
          <w:tcPr>
            <w:tcW w:w="9723" w:type="dxa"/>
          </w:tcPr>
          <w:p w14:paraId="744E9417" w14:textId="70F7BED0" w:rsidR="003322D6" w:rsidRPr="00C67DA4" w:rsidRDefault="003322D6" w:rsidP="00C67DA4">
            <w:pPr>
              <w:pStyle w:val="BodyTextStandard"/>
            </w:pPr>
          </w:p>
        </w:tc>
      </w:tr>
    </w:tbl>
    <w:p w14:paraId="1E0A0B39" w14:textId="77777777" w:rsidR="003322D6" w:rsidRPr="00F94413" w:rsidRDefault="003322D6" w:rsidP="003322D6">
      <w:pPr>
        <w:pStyle w:val="BodyText"/>
      </w:pPr>
    </w:p>
    <w:p w14:paraId="025D3C83" w14:textId="3C6DA880" w:rsidR="003322D6" w:rsidRDefault="0098142A" w:rsidP="0098142A">
      <w:pPr>
        <w:pStyle w:val="Heading2"/>
      </w:pPr>
      <w:bookmarkStart w:id="25" w:name="_Toc129690088"/>
      <w:r>
        <w:t xml:space="preserve"> </w:t>
      </w:r>
      <w:bookmarkStart w:id="26" w:name="_Toc229736829"/>
      <w:r w:rsidR="003322D6" w:rsidRPr="0098142A">
        <w:t>Research proposal</w:t>
      </w:r>
      <w:bookmarkEnd w:id="25"/>
      <w:bookmarkEnd w:id="26"/>
    </w:p>
    <w:p w14:paraId="3A5BDFB2" w14:textId="087CC0D9" w:rsidR="00C2783B" w:rsidRPr="002676C2" w:rsidRDefault="003322D6" w:rsidP="00AD2E40">
      <w:pPr>
        <w:pStyle w:val="BodyTextStandard"/>
      </w:pPr>
      <w:r>
        <w:t>Please provide a full and detailed description of the purpose for which the data are requested, describing the aims of the project. Where research is part of a larger programme, please include details below.</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3"/>
      </w:tblGrid>
      <w:tr w:rsidR="003322D6" w14:paraId="06D89EB3" w14:textId="77777777" w:rsidTr="00AD2E40">
        <w:trPr>
          <w:trHeight w:val="2128"/>
          <w:tblHeader/>
        </w:trPr>
        <w:tc>
          <w:tcPr>
            <w:tcW w:w="9683" w:type="dxa"/>
          </w:tcPr>
          <w:p w14:paraId="3E66BFCB" w14:textId="27B42D08" w:rsidR="003322D6" w:rsidRDefault="003322D6" w:rsidP="00C67DA4">
            <w:pPr>
              <w:pStyle w:val="BodyTextStandard"/>
            </w:pPr>
          </w:p>
        </w:tc>
      </w:tr>
    </w:tbl>
    <w:p w14:paraId="3F4CE53C" w14:textId="77777777" w:rsidR="003322D6" w:rsidRPr="0017201A" w:rsidRDefault="003322D6" w:rsidP="003322D6">
      <w:pPr>
        <w:pStyle w:val="BodyText"/>
      </w:pPr>
    </w:p>
    <w:p w14:paraId="04030F15" w14:textId="2084424A" w:rsidR="003322D6" w:rsidRDefault="0098142A" w:rsidP="0098142A">
      <w:pPr>
        <w:pStyle w:val="Heading2"/>
      </w:pPr>
      <w:bookmarkStart w:id="27" w:name="_Toc129690089"/>
      <w:bookmarkStart w:id="28" w:name="_Ref119935071"/>
      <w:r>
        <w:t xml:space="preserve"> </w:t>
      </w:r>
      <w:bookmarkStart w:id="29" w:name="_Toc229736830"/>
      <w:r w:rsidR="003322D6" w:rsidRPr="0098142A">
        <w:t>Data required for the project</w:t>
      </w:r>
      <w:bookmarkEnd w:id="27"/>
      <w:bookmarkEnd w:id="29"/>
      <w:r w:rsidR="003322D6" w:rsidRPr="0098142A">
        <w:t xml:space="preserve"> </w:t>
      </w:r>
      <w:bookmarkEnd w:id="28"/>
    </w:p>
    <w:p w14:paraId="04665BC5" w14:textId="77777777" w:rsidR="003322D6" w:rsidRPr="008A509D" w:rsidRDefault="003322D6" w:rsidP="00F02A76">
      <w:pPr>
        <w:pStyle w:val="BodyTextStandard"/>
      </w:pPr>
      <w:r w:rsidRPr="008A509D">
        <w:t>List the UK Data Service study number and full study title.</w:t>
      </w:r>
    </w:p>
    <w:p w14:paraId="65DB3E73" w14:textId="277A5D93" w:rsidR="003322D6" w:rsidRDefault="003322D6" w:rsidP="00F02A76">
      <w:pPr>
        <w:pStyle w:val="BodyTextStandard"/>
        <w:rPr>
          <w:rStyle w:val="Hyperlink"/>
          <w:rFonts w:eastAsia="MS Mincho"/>
          <w:bCs/>
          <w:i/>
          <w:kern w:val="30"/>
        </w:rPr>
      </w:pPr>
      <w:r w:rsidRPr="00210DFE">
        <w:t xml:space="preserve">In this section you </w:t>
      </w:r>
      <w:r w:rsidRPr="00C2783B">
        <w:t xml:space="preserve">only need to detail Special Licence studies required (data subject to the Special Licence user agreement). For example: </w:t>
      </w:r>
      <w:hyperlink r:id="rId15" w:anchor="details" w:history="1">
        <w:r w:rsidR="00DA1252" w:rsidRPr="00294C34">
          <w:rPr>
            <w:rStyle w:val="Hyperlink"/>
            <w:i/>
            <w:iCs/>
          </w:rPr>
          <w:t>SN 6931 - Understanding Society: Waves 1-15, 2009-2024 and Harmonised BHPS: Waves 1-18, 1991-2009: Special Licence Access</w:t>
        </w:r>
      </w:hyperlink>
      <w:r w:rsidR="00DA1252" w:rsidRPr="00294C34">
        <w:rPr>
          <w:i/>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3322D6" w:rsidRPr="0039124E" w14:paraId="419E472A" w14:textId="77777777" w:rsidTr="00C67DA4">
        <w:trPr>
          <w:trHeight w:val="1783"/>
          <w:tblHeader/>
        </w:trPr>
        <w:tc>
          <w:tcPr>
            <w:tcW w:w="9752" w:type="dxa"/>
          </w:tcPr>
          <w:p w14:paraId="40CADD72" w14:textId="433C9CF4" w:rsidR="003322D6" w:rsidRPr="0039124E" w:rsidRDefault="003322D6" w:rsidP="00C67DA4">
            <w:pPr>
              <w:pStyle w:val="BodyTextStandard"/>
            </w:pPr>
          </w:p>
        </w:tc>
      </w:tr>
    </w:tbl>
    <w:p w14:paraId="701CED8C" w14:textId="77777777" w:rsidR="003322D6" w:rsidRDefault="003322D6" w:rsidP="003322D6">
      <w:pPr>
        <w:pStyle w:val="BodyText"/>
      </w:pPr>
    </w:p>
    <w:p w14:paraId="20D20527" w14:textId="183A3826" w:rsidR="003322D6" w:rsidRDefault="0098142A" w:rsidP="0098142A">
      <w:pPr>
        <w:pStyle w:val="Heading2"/>
      </w:pPr>
      <w:bookmarkStart w:id="30" w:name="_Toc129690090"/>
      <w:r>
        <w:t xml:space="preserve"> </w:t>
      </w:r>
      <w:bookmarkStart w:id="31" w:name="_Toc229736831"/>
      <w:r w:rsidR="003322D6" w:rsidRPr="0098142A">
        <w:t>Justification</w:t>
      </w:r>
      <w:bookmarkEnd w:id="30"/>
      <w:bookmarkEnd w:id="31"/>
    </w:p>
    <w:p w14:paraId="42C9CD32" w14:textId="1135E4F0" w:rsidR="003322D6" w:rsidRPr="0039124E" w:rsidRDefault="003322D6" w:rsidP="00F02A76">
      <w:pPr>
        <w:pStyle w:val="BodyTextStandard"/>
      </w:pPr>
      <w:r w:rsidRPr="0039124E">
        <w:t xml:space="preserve">Please provide a justification as to why you are requesting access to </w:t>
      </w:r>
      <w:r>
        <w:t>the</w:t>
      </w:r>
      <w:r w:rsidRPr="0039124E">
        <w:t xml:space="preserve"> data</w:t>
      </w:r>
      <w:r>
        <w:t xml:space="preserve"> listed in section 2</w:t>
      </w:r>
      <w:r w:rsidRPr="0039124E">
        <w:t>.</w:t>
      </w:r>
      <w:r>
        <w:t>3</w:t>
      </w:r>
      <w:r w:rsidR="00A11244">
        <w:t xml:space="preserve">. </w:t>
      </w:r>
      <w:r w:rsidRPr="0039124E">
        <w:t>You should include:</w:t>
      </w:r>
    </w:p>
    <w:p w14:paraId="52D1C790" w14:textId="60AD45F6" w:rsidR="003322D6" w:rsidRPr="0039124E" w:rsidRDefault="003322D6" w:rsidP="00F02A76">
      <w:pPr>
        <w:pStyle w:val="BodyTextStandard"/>
        <w:numPr>
          <w:ilvl w:val="0"/>
          <w:numId w:val="34"/>
        </w:numPr>
      </w:pPr>
      <w:r w:rsidRPr="0039124E">
        <w:t>An explanation as to why you require these data, including information about specific variables</w:t>
      </w:r>
      <w:r>
        <w:t xml:space="preserve"> or questions</w:t>
      </w:r>
      <w:r w:rsidRPr="0039124E">
        <w:t xml:space="preserve"> of interest and how you’ll use these in your research</w:t>
      </w:r>
      <w:r w:rsidR="008A509D">
        <w:t>.</w:t>
      </w:r>
    </w:p>
    <w:p w14:paraId="54E1B554" w14:textId="50FA7D07" w:rsidR="003322D6" w:rsidRPr="0039124E" w:rsidRDefault="003322D6" w:rsidP="00F02A76">
      <w:pPr>
        <w:pStyle w:val="BodyTextStandard"/>
        <w:numPr>
          <w:ilvl w:val="0"/>
          <w:numId w:val="34"/>
        </w:numPr>
      </w:pPr>
      <w:r w:rsidRPr="0039124E">
        <w:t>An explanation demonstrating that you have considered alternative sources of data, and reasons why these data are not sufficient for your research</w:t>
      </w:r>
      <w:r w:rsidR="008A509D">
        <w:t>.</w:t>
      </w:r>
    </w:p>
    <w:p w14:paraId="71F6456F" w14:textId="6B0C8D16" w:rsidR="003322D6" w:rsidRPr="0039124E" w:rsidRDefault="003322D6" w:rsidP="00F02A76">
      <w:pPr>
        <w:pStyle w:val="BodyTextStandard"/>
      </w:pPr>
      <w:r w:rsidRPr="0039124E">
        <w:t xml:space="preserve">IMPORTANT: when applying for social survey data, we strongly recommend that you consider using less restrictive versions of the data that are available. Please visit </w:t>
      </w:r>
      <w:r>
        <w:t xml:space="preserve">the </w:t>
      </w:r>
      <w:hyperlink r:id="rId16" w:history="1">
        <w:r w:rsidRPr="003114C5">
          <w:rPr>
            <w:rStyle w:val="Hyperlink"/>
          </w:rPr>
          <w:t>UK Data Service catalogue</w:t>
        </w:r>
      </w:hyperlink>
      <w:r w:rsidRPr="0039124E">
        <w:t xml:space="preserve"> to locate less restrictive sources</w:t>
      </w:r>
      <w:r>
        <w:t>, where available.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3322D6" w:rsidRPr="008A509D" w14:paraId="23072596" w14:textId="77777777" w:rsidTr="00C67DA4">
        <w:trPr>
          <w:trHeight w:val="2400"/>
          <w:tblHeader/>
        </w:trPr>
        <w:tc>
          <w:tcPr>
            <w:tcW w:w="9628" w:type="dxa"/>
          </w:tcPr>
          <w:p w14:paraId="65FC81A9" w14:textId="537B88A6" w:rsidR="0073176C" w:rsidRPr="00C67DA4" w:rsidRDefault="0073176C" w:rsidP="00C67DA4">
            <w:pPr>
              <w:pStyle w:val="BodyTextStandard"/>
            </w:pPr>
          </w:p>
        </w:tc>
      </w:tr>
    </w:tbl>
    <w:p w14:paraId="1212DC14" w14:textId="39F0716A" w:rsidR="003322D6" w:rsidRDefault="0098142A" w:rsidP="0098142A">
      <w:pPr>
        <w:pStyle w:val="Heading2"/>
      </w:pPr>
      <w:bookmarkStart w:id="32" w:name="_Toc129690091"/>
      <w:r>
        <w:lastRenderedPageBreak/>
        <w:t xml:space="preserve"> </w:t>
      </w:r>
      <w:bookmarkStart w:id="33" w:name="_Toc229736832"/>
      <w:r w:rsidR="003322D6" w:rsidRPr="0098142A">
        <w:t>Does your project proposal include any linking of data sources?</w:t>
      </w:r>
      <w:bookmarkEnd w:id="32"/>
      <w:bookmarkEnd w:id="33"/>
    </w:p>
    <w:p w14:paraId="7891A8C7" w14:textId="77777777" w:rsidR="003322D6" w:rsidRDefault="003322D6" w:rsidP="00F02A76">
      <w:pPr>
        <w:pStyle w:val="BodyTextStandard"/>
      </w:pPr>
      <w:r>
        <w:t>If yes, please provide the following details below:</w:t>
      </w:r>
    </w:p>
    <w:p w14:paraId="0704DF5F" w14:textId="2706ED47" w:rsidR="003322D6" w:rsidRDefault="003322D6" w:rsidP="00F02A76">
      <w:pPr>
        <w:pStyle w:val="BodyTextStandard"/>
        <w:numPr>
          <w:ilvl w:val="0"/>
          <w:numId w:val="35"/>
        </w:numPr>
      </w:pPr>
      <w:r>
        <w:t>A description of the data sou</w:t>
      </w:r>
      <w:r w:rsidR="008A509D">
        <w:t>rce(s) to be linked to the data.</w:t>
      </w:r>
    </w:p>
    <w:p w14:paraId="60F9E367" w14:textId="71E6863E" w:rsidR="003322D6" w:rsidRDefault="008A509D" w:rsidP="00F02A76">
      <w:pPr>
        <w:pStyle w:val="BodyTextStandard"/>
        <w:numPr>
          <w:ilvl w:val="0"/>
          <w:numId w:val="35"/>
        </w:numPr>
      </w:pPr>
      <w:r>
        <w:t>A summary of the key variables.</w:t>
      </w:r>
    </w:p>
    <w:p w14:paraId="6D95C07B" w14:textId="3C702D76" w:rsidR="003322D6" w:rsidRDefault="003322D6" w:rsidP="00F02A76">
      <w:pPr>
        <w:pStyle w:val="BodyTextStandard"/>
        <w:numPr>
          <w:ilvl w:val="0"/>
          <w:numId w:val="35"/>
        </w:numPr>
      </w:pPr>
      <w:r>
        <w:t>A sum</w:t>
      </w:r>
      <w:r w:rsidR="008A509D">
        <w:t>mary of the linking methodology.</w:t>
      </w:r>
    </w:p>
    <w:p w14:paraId="756A7870" w14:textId="4B16AEBA" w:rsidR="003322D6" w:rsidRDefault="003322D6" w:rsidP="00DF7720">
      <w:pPr>
        <w:pStyle w:val="BodyTextStandard"/>
        <w:numPr>
          <w:ilvl w:val="0"/>
          <w:numId w:val="35"/>
        </w:numPr>
      </w:pPr>
      <w:r>
        <w:t>Justification for the linking.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322D6" w14:paraId="6A229A7E" w14:textId="77777777" w:rsidTr="00C67DA4">
        <w:trPr>
          <w:trHeight w:val="1510"/>
          <w:tblHeader/>
        </w:trPr>
        <w:tc>
          <w:tcPr>
            <w:tcW w:w="9628" w:type="dxa"/>
            <w:tcBorders>
              <w:top w:val="single" w:sz="4" w:space="0" w:color="auto"/>
              <w:left w:val="single" w:sz="4" w:space="0" w:color="auto"/>
              <w:bottom w:val="single" w:sz="4" w:space="0" w:color="auto"/>
              <w:right w:val="single" w:sz="4" w:space="0" w:color="auto"/>
            </w:tcBorders>
          </w:tcPr>
          <w:p w14:paraId="7DD18685" w14:textId="1315B309" w:rsidR="003322D6" w:rsidRPr="00C67DA4" w:rsidRDefault="003322D6" w:rsidP="00F02A76">
            <w:pPr>
              <w:pStyle w:val="BodyTextStandard"/>
            </w:pPr>
          </w:p>
        </w:tc>
      </w:tr>
    </w:tbl>
    <w:p w14:paraId="4C8DCF7B" w14:textId="77777777" w:rsidR="003322D6" w:rsidRPr="0017201A" w:rsidRDefault="003322D6" w:rsidP="003322D6">
      <w:pPr>
        <w:pStyle w:val="BodyText"/>
      </w:pPr>
    </w:p>
    <w:p w14:paraId="1EBD6DAC" w14:textId="0953AE4E" w:rsidR="00C2783B" w:rsidRPr="00C2783B" w:rsidRDefault="00C2783B" w:rsidP="00C2783B">
      <w:pPr>
        <w:pStyle w:val="Heading2"/>
      </w:pPr>
      <w:bookmarkStart w:id="34" w:name="_Toc129690092"/>
      <w:r>
        <w:t xml:space="preserve"> </w:t>
      </w:r>
      <w:bookmarkStart w:id="35" w:name="_Toc229736833"/>
      <w:r w:rsidR="003322D6" w:rsidRPr="00C2783B">
        <w:t>Expected outputs</w:t>
      </w:r>
      <w:bookmarkEnd w:id="34"/>
      <w:bookmarkEnd w:id="35"/>
    </w:p>
    <w:p w14:paraId="57B4BCB9" w14:textId="77777777" w:rsidR="003322D6" w:rsidRPr="0039124E" w:rsidRDefault="003322D6" w:rsidP="00F02A76">
      <w:pPr>
        <w:pStyle w:val="BodyTextStandard"/>
      </w:pPr>
      <w:r>
        <w:t xml:space="preserve">Please give details of </w:t>
      </w:r>
      <w:r w:rsidRPr="0039124E">
        <w:t>the products/outputs that will be produced from your use of the data</w:t>
      </w:r>
      <w:r>
        <w:t xml:space="preserve">. This might include things like: </w:t>
      </w:r>
      <w:r w:rsidRPr="0039124E">
        <w:t xml:space="preserve">analysis, reports, tables, </w:t>
      </w:r>
      <w:r>
        <w:t xml:space="preserve">journal articles, books, chapters, blog posts or theses. If applicable, please describe the impact and public benefit which you expect will occur as a result of your use of the data. </w:t>
      </w:r>
    </w:p>
    <w:tbl>
      <w:tblPr>
        <w:tblW w:w="9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5"/>
      </w:tblGrid>
      <w:tr w:rsidR="003322D6" w:rsidRPr="0039124E" w14:paraId="5BF106E5" w14:textId="77777777" w:rsidTr="00C67DA4">
        <w:trPr>
          <w:trHeight w:val="2672"/>
          <w:tblHeader/>
        </w:trPr>
        <w:tc>
          <w:tcPr>
            <w:tcW w:w="9725" w:type="dxa"/>
          </w:tcPr>
          <w:p w14:paraId="65392298" w14:textId="49AB862E" w:rsidR="003322D6" w:rsidRPr="0039124E" w:rsidRDefault="003322D6" w:rsidP="00C67DA4">
            <w:pPr>
              <w:pStyle w:val="BodyTextStandard"/>
            </w:pPr>
          </w:p>
        </w:tc>
      </w:tr>
    </w:tbl>
    <w:p w14:paraId="48A26BB0" w14:textId="77777777" w:rsidR="003322D6" w:rsidRPr="0017201A" w:rsidRDefault="003322D6" w:rsidP="003322D6">
      <w:pPr>
        <w:pStyle w:val="BodyText"/>
      </w:pPr>
    </w:p>
    <w:p w14:paraId="4AE106F8" w14:textId="01F793E2" w:rsidR="00C2783B" w:rsidRPr="00C2783B" w:rsidRDefault="00C2783B" w:rsidP="00C2783B">
      <w:pPr>
        <w:pStyle w:val="Heading2"/>
      </w:pPr>
      <w:bookmarkStart w:id="36" w:name="_Toc129690093"/>
      <w:r>
        <w:t xml:space="preserve"> </w:t>
      </w:r>
      <w:bookmarkStart w:id="37" w:name="_Toc229736834"/>
      <w:r w:rsidR="003322D6" w:rsidRPr="00C2783B">
        <w:t>Protection of confidentiality</w:t>
      </w:r>
      <w:bookmarkEnd w:id="36"/>
      <w:bookmarkEnd w:id="37"/>
    </w:p>
    <w:p w14:paraId="107C5AEF" w14:textId="77777777" w:rsidR="003322D6" w:rsidRPr="00C2783B" w:rsidRDefault="003322D6" w:rsidP="00F02A76">
      <w:pPr>
        <w:pStyle w:val="BodyTextStandard"/>
      </w:pPr>
      <w:r w:rsidRPr="00C2783B">
        <w:t>Describe the methods you will use to determine whether the outputs listed in Section 2.6 above are disclosive and the measures you will use to protect confidentiality in those outputs.</w:t>
      </w:r>
    </w:p>
    <w:p w14:paraId="1622B11D" w14:textId="547949D1" w:rsidR="003322D6" w:rsidRPr="0039124E" w:rsidRDefault="003322D6" w:rsidP="00DF7720">
      <w:pPr>
        <w:pStyle w:val="BodyTextStandard"/>
      </w:pPr>
      <w:r w:rsidRPr="00C2783B">
        <w:t xml:space="preserve">Methods and standards specified in the </w:t>
      </w:r>
      <w:hyperlink r:id="rId17" w:history="1">
        <w:r w:rsidRPr="00C2783B">
          <w:rPr>
            <w:rStyle w:val="Hyperlink"/>
          </w:rPr>
          <w:t>Research data handling and security guide for users</w:t>
        </w:r>
      </w:hyperlink>
      <w:r w:rsidRPr="00C2783B">
        <w:t xml:space="preserve"> and </w:t>
      </w:r>
      <w:hyperlink r:id="rId18" w:history="1">
        <w:r w:rsidRPr="00C2783B">
          <w:rPr>
            <w:rStyle w:val="Hyperlink"/>
          </w:rPr>
          <w:t>Office for National Statistic’s Disclosure control for tables produced from surveys</w:t>
        </w:r>
      </w:hyperlink>
      <w:r w:rsidRPr="00C2783B">
        <w:t xml:space="preserve"> must be applied to statistical outputs.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3322D6" w:rsidRPr="0039124E" w14:paraId="4C626FF5" w14:textId="77777777" w:rsidTr="00C67DA4">
        <w:trPr>
          <w:trHeight w:val="2411"/>
          <w:tblHeader/>
        </w:trPr>
        <w:tc>
          <w:tcPr>
            <w:tcW w:w="9628" w:type="dxa"/>
          </w:tcPr>
          <w:p w14:paraId="3567061E" w14:textId="03C02835" w:rsidR="003322D6" w:rsidRPr="00C67DA4" w:rsidRDefault="003322D6" w:rsidP="00C67DA4">
            <w:pPr>
              <w:pStyle w:val="BodyTextStandard"/>
            </w:pPr>
          </w:p>
        </w:tc>
      </w:tr>
    </w:tbl>
    <w:p w14:paraId="776DF9A5" w14:textId="77777777" w:rsidR="003322D6" w:rsidRDefault="003322D6" w:rsidP="003322D6">
      <w:pPr>
        <w:spacing w:before="120" w:after="20" w:line="240" w:lineRule="auto"/>
      </w:pPr>
      <w:bookmarkStart w:id="38" w:name="_Toc355338715"/>
      <w:bookmarkStart w:id="39" w:name="_Toc355338716"/>
      <w:bookmarkStart w:id="40" w:name="_Toc355338721"/>
      <w:bookmarkStart w:id="41" w:name="_Toc355338696"/>
      <w:bookmarkStart w:id="42" w:name="_Toc355338699"/>
      <w:bookmarkEnd w:id="38"/>
      <w:bookmarkEnd w:id="39"/>
      <w:bookmarkEnd w:id="40"/>
      <w:bookmarkEnd w:id="41"/>
      <w:bookmarkEnd w:id="42"/>
      <w:r>
        <w:rPr>
          <w:noProof/>
        </w:rPr>
        <w:br w:type="page"/>
      </w:r>
    </w:p>
    <w:p w14:paraId="510F2182" w14:textId="77777777" w:rsidR="002A721D" w:rsidRDefault="002A721D">
      <w:pPr>
        <w:spacing w:before="120" w:after="20" w:line="240" w:lineRule="auto"/>
      </w:pPr>
    </w:p>
    <w:p w14:paraId="4C8547BA" w14:textId="77777777" w:rsidR="002A721D" w:rsidRDefault="002A721D">
      <w:pPr>
        <w:spacing w:before="120" w:after="20" w:line="240" w:lineRule="auto"/>
      </w:pPr>
    </w:p>
    <w:p w14:paraId="301D79B2" w14:textId="77777777" w:rsidR="00740C4E" w:rsidRDefault="00740C4E" w:rsidP="00740C4E"/>
    <w:p w14:paraId="75D2744F" w14:textId="77777777" w:rsidR="00740C4E" w:rsidRDefault="00740C4E" w:rsidP="00740C4E"/>
    <w:p w14:paraId="25C4E1F4" w14:textId="77777777" w:rsidR="00740C4E" w:rsidRDefault="00740C4E" w:rsidP="00740C4E"/>
    <w:p w14:paraId="0D1D0CCF" w14:textId="77777777" w:rsidR="00740C4E" w:rsidRDefault="00740C4E" w:rsidP="00740C4E"/>
    <w:p w14:paraId="2E811966" w14:textId="77777777" w:rsidR="00EB278A" w:rsidRDefault="00EB278A" w:rsidP="00E00FC4">
      <w:pPr>
        <w:pStyle w:val="Subtitle"/>
      </w:pPr>
    </w:p>
    <w:p w14:paraId="29B81A60" w14:textId="77777777" w:rsidR="003F40B3" w:rsidRPr="003F40B3" w:rsidRDefault="003F40B3" w:rsidP="003F40B3"/>
    <w:p w14:paraId="16D890D2" w14:textId="77777777" w:rsidR="00EB278A" w:rsidRDefault="00EB278A" w:rsidP="00E00FC4">
      <w:pPr>
        <w:pStyle w:val="Subtitle"/>
      </w:pPr>
    </w:p>
    <w:p w14:paraId="0D3887C2" w14:textId="77777777" w:rsidR="00EB278A" w:rsidRDefault="00EB278A" w:rsidP="00E00FC4">
      <w:pPr>
        <w:pStyle w:val="Subtitle"/>
      </w:pPr>
    </w:p>
    <w:p w14:paraId="4CBCCB2F" w14:textId="77777777" w:rsidR="00EB278A" w:rsidRDefault="00EB278A" w:rsidP="00E00FC4">
      <w:pPr>
        <w:pStyle w:val="Subtitle"/>
      </w:pPr>
    </w:p>
    <w:p w14:paraId="01CB9C46" w14:textId="77777777" w:rsidR="00EB278A" w:rsidRDefault="00EB278A" w:rsidP="00E00FC4">
      <w:pPr>
        <w:pStyle w:val="Subtitle"/>
      </w:pPr>
    </w:p>
    <w:p w14:paraId="7B36E6DE" w14:textId="77777777" w:rsidR="00EB278A" w:rsidRDefault="00EB278A" w:rsidP="00E00FC4">
      <w:pPr>
        <w:pStyle w:val="Subtitle"/>
      </w:pPr>
    </w:p>
    <w:p w14:paraId="0443D0C2" w14:textId="77777777" w:rsidR="00EB278A" w:rsidRDefault="00EB278A" w:rsidP="00E00FC4">
      <w:pPr>
        <w:pStyle w:val="Subtitle"/>
      </w:pPr>
    </w:p>
    <w:p w14:paraId="38AC617E" w14:textId="77777777" w:rsidR="00EB278A" w:rsidRDefault="00EB278A" w:rsidP="00E00FC4">
      <w:pPr>
        <w:pStyle w:val="Subtitle"/>
      </w:pPr>
    </w:p>
    <w:p w14:paraId="4824EF65" w14:textId="77777777" w:rsidR="00EB278A" w:rsidRDefault="00EB278A" w:rsidP="00E00FC4">
      <w:pPr>
        <w:pStyle w:val="Subtitle"/>
      </w:pPr>
    </w:p>
    <w:p w14:paraId="4C00E09D" w14:textId="77777777" w:rsidR="003F40B3" w:rsidRDefault="003F40B3" w:rsidP="003F40B3"/>
    <w:p w14:paraId="58B5C897" w14:textId="77777777" w:rsidR="003F40B3" w:rsidRDefault="003F40B3" w:rsidP="003F40B3"/>
    <w:p w14:paraId="50DD35BA" w14:textId="77777777" w:rsidR="003F40B3" w:rsidRPr="003F40B3" w:rsidRDefault="003F40B3" w:rsidP="003F40B3"/>
    <w:p w14:paraId="5162F77D" w14:textId="77777777" w:rsidR="003F40B3" w:rsidRPr="00C85893" w:rsidRDefault="003F40B3" w:rsidP="00C85893">
      <w:pPr>
        <w:pStyle w:val="Subtitle"/>
        <w:rPr>
          <w:rStyle w:val="Hyperlink"/>
          <w:sz w:val="36"/>
          <w:szCs w:val="36"/>
        </w:rPr>
      </w:pPr>
      <w:hyperlink r:id="rId19" w:history="1">
        <w:r w:rsidRPr="00C85893">
          <w:rPr>
            <w:rStyle w:val="Hyperlink"/>
            <w:sz w:val="36"/>
            <w:szCs w:val="36"/>
          </w:rPr>
          <w:t>www.ukdataservice.ac.uk</w:t>
        </w:r>
      </w:hyperlink>
    </w:p>
    <w:p w14:paraId="5CBD44DC" w14:textId="77777777" w:rsidR="003F40B3" w:rsidRPr="003F40B3" w:rsidRDefault="003F40B3" w:rsidP="00C85893">
      <w:pPr>
        <w:pStyle w:val="Subtitle"/>
        <w:rPr>
          <w:bCs/>
          <w:color w:val="385E9D" w:themeColor="accent2"/>
          <w:szCs w:val="36"/>
          <w:u w:val="single"/>
          <w14:textFill>
            <w14:solidFill>
              <w14:schemeClr w14:val="accent2">
                <w14:lumMod w14:val="95000"/>
                <w14:lumOff w14:val="5000"/>
                <w14:lumMod w14:val="95000"/>
                <w14:lumOff w14:val="5000"/>
              </w14:schemeClr>
            </w14:solidFill>
          </w14:textFill>
        </w:rPr>
      </w:pPr>
      <w:hyperlink r:id="rId20" w:history="1">
        <w:r w:rsidRPr="00C85893">
          <w:rPr>
            <w:rStyle w:val="Hyperlink"/>
            <w:sz w:val="36"/>
            <w:szCs w:val="36"/>
          </w:rPr>
          <w:t>help@ukdataservice.ac.uk</w:t>
        </w:r>
      </w:hyperlink>
    </w:p>
    <w:p w14:paraId="64078C94" w14:textId="77777777" w:rsidR="003F40B3" w:rsidRPr="003F40B3" w:rsidRDefault="003F40B3" w:rsidP="003F40B3"/>
    <w:p w14:paraId="10A8EFBF" w14:textId="77777777" w:rsidR="003F40B3" w:rsidRDefault="003F40B3" w:rsidP="003F40B3">
      <w:pPr>
        <w:pStyle w:val="Subtitle"/>
        <w:rPr>
          <w:sz w:val="24"/>
          <w:szCs w:val="24"/>
        </w:rPr>
      </w:pPr>
    </w:p>
    <w:p w14:paraId="3C022E08" w14:textId="58CBE73B" w:rsidR="003F40B3" w:rsidRPr="003F40B3" w:rsidRDefault="00B35E27" w:rsidP="00DF7720">
      <w:pPr>
        <w:pStyle w:val="BodyTextStandard"/>
      </w:pPr>
      <w:r w:rsidRPr="00B35E27">
        <w:rPr>
          <w:noProof/>
        </w:rPr>
        <w:t>We are supported by the Universities of Essex, Manchester, Edinburgh, University College London and Jisc. We are funded by UKRI through the Economic and Social Research Council</w:t>
      </w:r>
      <w:r w:rsidR="00F02A76">
        <w:rPr>
          <w:noProof/>
        </w:rPr>
        <w:t>.</w:t>
      </w:r>
    </w:p>
    <w:sectPr w:rsidR="003F40B3" w:rsidRPr="003F40B3" w:rsidSect="00D55D76">
      <w:headerReference w:type="default" r:id="rId21"/>
      <w:footerReference w:type="even" r:id="rId22"/>
      <w:footerReference w:type="default" r:id="rId23"/>
      <w:headerReference w:type="first" r:id="rId24"/>
      <w:footerReference w:type="first" r:id="rId25"/>
      <w:pgSz w:w="11901" w:h="16817"/>
      <w:pgMar w:top="1974" w:right="1134" w:bottom="1134" w:left="1134" w:header="22" w:footer="5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106D4" w14:textId="77777777" w:rsidR="003D7E15" w:rsidRDefault="003D7E15" w:rsidP="000A1376">
      <w:r>
        <w:separator/>
      </w:r>
    </w:p>
    <w:p w14:paraId="2CEFF145" w14:textId="77777777" w:rsidR="003D7E15" w:rsidRDefault="003D7E15"/>
  </w:endnote>
  <w:endnote w:type="continuationSeparator" w:id="0">
    <w:p w14:paraId="206EFA8F" w14:textId="77777777" w:rsidR="003D7E15" w:rsidRDefault="003D7E15" w:rsidP="000A1376">
      <w:r>
        <w:continuationSeparator/>
      </w:r>
    </w:p>
    <w:p w14:paraId="5C8F0050" w14:textId="77777777" w:rsidR="003D7E15" w:rsidRDefault="003D7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useo 500">
    <w:panose1 w:val="00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18466626"/>
      <w:docPartObj>
        <w:docPartGallery w:val="Page Numbers (Bottom of Page)"/>
        <w:docPartUnique/>
      </w:docPartObj>
    </w:sdtPr>
    <w:sdtEndPr>
      <w:rPr>
        <w:rStyle w:val="PageNumber"/>
      </w:rPr>
    </w:sdtEndPr>
    <w:sdtContent>
      <w:p w14:paraId="7CC791AB" w14:textId="77777777" w:rsidR="00DB76AF" w:rsidRDefault="00DB76AF" w:rsidP="003931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2C4A1B" w14:textId="77777777" w:rsidR="008A3AF3" w:rsidRDefault="008A3AF3" w:rsidP="00DB76AF">
    <w:pPr>
      <w:pStyle w:val="Footer"/>
      <w:ind w:right="360"/>
      <w:rPr>
        <w:rStyle w:val="PageNumber"/>
      </w:rPr>
    </w:pPr>
  </w:p>
  <w:p w14:paraId="3123A063" w14:textId="77777777" w:rsidR="008A3AF3" w:rsidRDefault="008A3AF3" w:rsidP="000A1376">
    <w:pPr>
      <w:pStyle w:val="Footer"/>
    </w:pPr>
  </w:p>
  <w:p w14:paraId="3ECCC0BE" w14:textId="77777777" w:rsidR="00E03464" w:rsidRDefault="00E034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color w:val="8C938F" w:themeColor="text2" w:themeTint="80"/>
      </w:rPr>
      <w:id w:val="867417591"/>
      <w:docPartObj>
        <w:docPartGallery w:val="Page Numbers (Bottom of Page)"/>
        <w:docPartUnique/>
      </w:docPartObj>
    </w:sdtPr>
    <w:sdtEndPr>
      <w:rPr>
        <w:rStyle w:val="PageNumber"/>
        <w:color w:val="212322" w:themeColor="text2"/>
        <w:szCs w:val="20"/>
      </w:rPr>
    </w:sdtEndPr>
    <w:sdtContent>
      <w:p w14:paraId="5577A797" w14:textId="4F0199B5" w:rsidR="00D55D76" w:rsidRPr="00816DAC" w:rsidRDefault="00D55D76" w:rsidP="00D55D76">
        <w:pPr>
          <w:pStyle w:val="Footer"/>
          <w:framePr w:w="608" w:wrap="none" w:vAnchor="text" w:hAnchor="page" w:x="10209" w:y="312"/>
          <w:jc w:val="right"/>
          <w:rPr>
            <w:rStyle w:val="PageNumber"/>
          </w:rPr>
        </w:pPr>
        <w:r w:rsidRPr="00816DAC">
          <w:rPr>
            <w:rStyle w:val="PageNumber"/>
          </w:rPr>
          <w:fldChar w:fldCharType="begin"/>
        </w:r>
        <w:r w:rsidRPr="00816DAC">
          <w:rPr>
            <w:rStyle w:val="PageNumber"/>
          </w:rPr>
          <w:instrText xml:space="preserve"> PAGE </w:instrText>
        </w:r>
        <w:r w:rsidRPr="00816DAC">
          <w:rPr>
            <w:rStyle w:val="PageNumber"/>
          </w:rPr>
          <w:fldChar w:fldCharType="separate"/>
        </w:r>
        <w:r w:rsidR="00FC0338">
          <w:rPr>
            <w:rStyle w:val="PageNumber"/>
            <w:noProof/>
          </w:rPr>
          <w:t>10</w:t>
        </w:r>
        <w:r w:rsidRPr="00816DAC">
          <w:rPr>
            <w:rStyle w:val="PageNumber"/>
          </w:rPr>
          <w:fldChar w:fldCharType="end"/>
        </w:r>
      </w:p>
    </w:sdtContent>
  </w:sdt>
  <w:p w14:paraId="6A6541DE" w14:textId="77777777" w:rsidR="00441C30" w:rsidRDefault="00D55D76" w:rsidP="00DB76AF">
    <w:pPr>
      <w:pStyle w:val="Footer"/>
      <w:ind w:right="360"/>
    </w:pPr>
    <w:r>
      <w:rPr>
        <w:noProof/>
        <w:lang w:eastAsia="en-GB"/>
      </w:rPr>
      <mc:AlternateContent>
        <mc:Choice Requires="wps">
          <w:drawing>
            <wp:anchor distT="0" distB="0" distL="114300" distR="114300" simplePos="0" relativeHeight="251687936" behindDoc="1" locked="0" layoutInCell="1" allowOverlap="1" wp14:anchorId="48B9414A" wp14:editId="060A92D2">
              <wp:simplePos x="0" y="0"/>
              <wp:positionH relativeFrom="page">
                <wp:posOffset>720090</wp:posOffset>
              </wp:positionH>
              <wp:positionV relativeFrom="margin">
                <wp:posOffset>8670925</wp:posOffset>
              </wp:positionV>
              <wp:extent cx="6120000" cy="0"/>
              <wp:effectExtent l="12700" t="12700" r="14605" b="12700"/>
              <wp:wrapNone/>
              <wp:docPr id="38" name="Straight Connector 38"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16648D" id="Straight Connector 38" o:spid="_x0000_s1026" alt="&quot; &quot;" style="position:absolute;z-index:-251628544;visibility:visible;mso-wrap-style:square;mso-width-percent:0;mso-wrap-distance-left:9pt;mso-wrap-distance-top:0;mso-wrap-distance-right:9pt;mso-wrap-distance-bottom:0;mso-position-horizontal:absolute;mso-position-horizontal-relative:page;mso-position-vertical:absolute;mso-position-vertical-relative:margin;mso-width-percent:0;mso-width-relative:margin" from="56.7pt,682.75pt" to="538.6pt,6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11HLQIAAI8EAAAOAAAAZHJzL2Uyb0RvYy54bWysVNuO0zAQfUfiHyw/8NYmabttNzRd9UJ5&#10;QVCx8AGuYzeWHDuM3ZvQ/jtjp81ykxCIF8eXOXPmnLEzezjXmhwFOGVNQbN+Sokw3JbK7Av6+dOm&#10;N6XEeWZKpq0RBb0IRx/mL1/MTk0uBrayuhRAMIlx+akpaOV9kyeJ45WomevbRhg8lBZq5nEJ+6QE&#10;dsLstU4GaTpOThbKBiwXzuHuuj2k85hfSsH9Bymd8EQXFGvzcYQ47sKYzGcs3wNrKsWvZbB/qKJm&#10;yiBpl2rNPCMHUL+kqhUH66z0fW7rxEqpuIgaUE2W/qTmsWKNiFrQHNd0Nrn/l5a/P26BqLKgQ+yU&#10;YTX26NEDU/vKk5U1Bh20QMJhKRxH5159OVj/mrSfqFmc/Tvng3qctaq/rrLpcD3ZjHvL0f20Nxou&#10;h7370XTZyyaD6fJusFiM34yegvtJREV8cmpcHgsK7YvTldkCBoWVa7YQOM4S6vBF78g5NvLSNTLw&#10;c9wcZ3g3Uuw3v50hzQ3YgPNvha1JmBRUKxM8Zjk7YhVtRbeQsK0NORV0cDeK+RjeUTBlBDirVblR&#10;WocwB/vdSgM5Mrxpk3SYLuLlQt4fwsAeTNmSaIPqn5XFmb9o0ZJ+FBLbglqylis8CNERMM6F8dnV&#10;QG0wOsAkFtMB0z8Dr/EBKuJj+Rtwh4jM1vgOXCtj4Xfs/nwrWbbxNwda3cGCnS0vsefRGrz18Ypc&#10;X2h4Vt+vI/z5PzL/BgAA//8DAFBLAwQUAAYACAAAACEAqzZnv+AAAAAOAQAADwAAAGRycy9kb3du&#10;cmV2LnhtbEyPzU7DMBCE70i8g7VI3KjThv4ojVOVSnDiQEslrk68xKHxOsRum7492wOC287uaPab&#10;fDW4VpywD40nBeNRAgKp8qahWsH+/flhASJETUa3nlDBBQOsitubXGfGn2mLp12sBYdQyLQCG2OX&#10;SRkqi06Hke+Q+Pbpe6cjy76WptdnDnetnCTJTDrdEH+wusONxeqwOzoF5ult/VJeNvJr33+nh9fO&#10;fpCzSt3fDesliIhD/DPDFZ/RoWCm0h/JBNGyHqePbOUhnU2nIK6WZD6fgCh/d7LI5f8axQ8AAAD/&#10;/wMAUEsBAi0AFAAGAAgAAAAhALaDOJL+AAAA4QEAABMAAAAAAAAAAAAAAAAAAAAAAFtDb250ZW50&#10;X1R5cGVzXS54bWxQSwECLQAUAAYACAAAACEAOP0h/9YAAACUAQAACwAAAAAAAAAAAAAAAAAvAQAA&#10;X3JlbHMvLnJlbHNQSwECLQAUAAYACAAAACEA6c9dRy0CAACPBAAADgAAAAAAAAAAAAAAAAAuAgAA&#10;ZHJzL2Uyb0RvYy54bWxQSwECLQAUAAYACAAAACEAqzZnv+AAAAAOAQAADwAAAAAAAAAAAAAAAACH&#10;BAAAZHJzL2Rvd25yZXYueG1sUEsFBgAAAAAEAAQA8wAAAJQFAAAAAA==&#10;" strokecolor="#7030a0" strokeweight="2pt">
              <v:stroke endcap="round"/>
              <w10:wrap anchorx="page" anchory="margin"/>
            </v:line>
          </w:pict>
        </mc:Fallback>
      </mc:AlternateContent>
    </w:r>
  </w:p>
  <w:p w14:paraId="499CBEB6" w14:textId="405E77A9" w:rsidR="00E03464" w:rsidRDefault="00C422CE" w:rsidP="00EE4D3E">
    <w:r>
      <w:t>ukda270-</w:t>
    </w:r>
    <w:r w:rsidR="00EE4D3E" w:rsidRPr="00EE4D3E">
      <w:t>SpecialLicenceProjectApplication-0</w:t>
    </w:r>
    <w:r>
      <w:t>1</w:t>
    </w:r>
    <w:r w:rsidR="00EE4D3E" w:rsidRPr="00EE4D3E">
      <w:t>_0</w:t>
    </w:r>
    <w:r w:rsidR="004E67CE">
      <w:t>1</w:t>
    </w:r>
    <w:r w:rsidR="00EE4D3E" w:rsidRPr="00EE4D3E">
      <w:t>.docx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90B4" w14:textId="3E296452" w:rsidR="00D945B2" w:rsidRDefault="00C06392" w:rsidP="00D945B2">
    <w:pPr>
      <w:rPr>
        <w:b/>
        <w:szCs w:val="20"/>
        <w:lang w:eastAsia="en-GB"/>
      </w:rPr>
    </w:pPr>
    <w:r>
      <w:rPr>
        <w:noProof/>
        <w:lang w:eastAsia="en-GB"/>
      </w:rPr>
      <mc:AlternateContent>
        <mc:Choice Requires="wps">
          <w:drawing>
            <wp:anchor distT="0" distB="0" distL="114300" distR="114300" simplePos="0" relativeHeight="251689984" behindDoc="1" locked="0" layoutInCell="1" allowOverlap="1" wp14:anchorId="3D1CCAEA" wp14:editId="6B6BFCA0">
              <wp:simplePos x="0" y="0"/>
              <wp:positionH relativeFrom="page">
                <wp:posOffset>697865</wp:posOffset>
              </wp:positionH>
              <wp:positionV relativeFrom="margin">
                <wp:posOffset>8156575</wp:posOffset>
              </wp:positionV>
              <wp:extent cx="6120000" cy="0"/>
              <wp:effectExtent l="12700" t="12700" r="14605" b="12700"/>
              <wp:wrapNone/>
              <wp:docPr id="34" name="Straight Connector 34"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F28BDC" id="Straight Connector 34" o:spid="_x0000_s1026" alt="&quot; &quot;" style="position:absolute;z-index:-251626496;visibility:visible;mso-wrap-style:square;mso-width-percent:0;mso-wrap-distance-left:9pt;mso-wrap-distance-top:0;mso-wrap-distance-right:9pt;mso-wrap-distance-bottom:0;mso-position-horizontal:absolute;mso-position-horizontal-relative:page;mso-position-vertical:absolute;mso-position-vertical-relative:margin;mso-width-percent:0;mso-width-relative:margin" from="54.95pt,642.25pt" to="536.85pt,6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LryQEAAPMDAAAOAAAAZHJzL2Uyb0RvYy54bWysU12P0zAQfEfiP1h+p0kKHChqekJ3Ol4Q&#10;nDj4Aa69biw5trX2Nem/Z+20KV/S6RAvTmLvzOyMN5vrabDsABiNdx1vVjVn4KRXxu07/v3b3av3&#10;nMUknBLWO+j4ESK/3r58sRlDC2vfe6sAGZG42I6h431Koa2qKHsYRFz5AI4OtcdBJPrEfaVQjMQ+&#10;2Gpd11fV6FEF9BJipN3b+ZBvC7/WINMXrSMkZjtOvaWyYll3ea22G9HuUYTeyFMb4h+6GIRxJLpQ&#10;3Yok2COaP6gGI9FHr9NK+qHyWhsJxQO5aerf3Dz0IkDxQuHEsMQU/x+t/Hy4cfdIMYwhtjHcY3Yx&#10;aRzyk/pjUwnruIQFU2KSNq8ayr+mTOX5rLoAA8b0EfzA8kvHrXHZh2jF4VNMJEal55K8bR0bO75+&#10;+6bwCZoDdKoAordG3Rlrc1nE/e7GIjsIus139ev6Q7lAIvulDP2jU7OIdaR1cVbe0tHCLPoVNDOK&#10;vDSzVh46WASElOBSk0eEFKyj6gzT1MwCrJ8GnuozFMpAPge8IIqyd2kBD8Z5/Jt6ms4t67n+nMDs&#10;O0ew8+pY7rxEQ5NVHJ7+gjy6P38X+OVf3f4AAAD//wMAUEsDBBQABgAIAAAAIQBUWSV43wAAAA4B&#10;AAAPAAAAZHJzL2Rvd25yZXYueG1sTI9BT8MwDIXvSPyHyEjcWMIGbCtNpzEJThzGmMQ1bUxT1jil&#10;ybbu3+MdENz87Kfn7+WLwbfigH1sAmm4HSkQSFWwDdUatu/PNzMQMRmypg2EGk4YYVFcXuQms+FI&#10;b3jYpFpwCMXMaHApdZmUsXLoTRyFDolvn6H3JrHsa2l7c+Rw38qxUg/Sm4b4gzMdrhxWu83ea7BP&#10;6+VLeVrJr23/Pdm9du6DvNP6+mpYPoJIOKQ/M5zxGR0KZirDnmwULWs1n7OVh/Hs7h7E2aKmkymI&#10;8ncni1z+r1H8AAAA//8DAFBLAQItABQABgAIAAAAIQC2gziS/gAAAOEBAAATAAAAAAAAAAAAAAAA&#10;AAAAAABbQ29udGVudF9UeXBlc10ueG1sUEsBAi0AFAAGAAgAAAAhADj9If/WAAAAlAEAAAsAAAAA&#10;AAAAAAAAAAAALwEAAF9yZWxzLy5yZWxzUEsBAi0AFAAGAAgAAAAhABcOkuvJAQAA8wMAAA4AAAAA&#10;AAAAAAAAAAAALgIAAGRycy9lMm9Eb2MueG1sUEsBAi0AFAAGAAgAAAAhAFRZJXjfAAAADgEAAA8A&#10;AAAAAAAAAAAAAAAAIwQAAGRycy9kb3ducmV2LnhtbFBLBQYAAAAABAAEAPMAAAAvBQAAAAA=&#10;" strokecolor="#7030a0" strokeweight="2pt">
              <v:stroke endcap="round"/>
              <w10:wrap anchorx="page" anchory="margin"/>
            </v:line>
          </w:pict>
        </mc:Fallback>
      </mc:AlternateContent>
    </w:r>
    <w:r w:rsidR="00C422CE">
      <w:rPr>
        <w:szCs w:val="20"/>
        <w:lang w:eastAsia="en-GB"/>
      </w:rPr>
      <w:t>1</w:t>
    </w:r>
    <w:r w:rsidR="008D7162">
      <w:rPr>
        <w:szCs w:val="20"/>
        <w:lang w:eastAsia="en-GB"/>
      </w:rPr>
      <w:t>5</w:t>
    </w:r>
    <w:r w:rsidR="00C422CE">
      <w:rPr>
        <w:szCs w:val="20"/>
        <w:lang w:eastAsia="en-GB"/>
      </w:rPr>
      <w:t xml:space="preserve"> </w:t>
    </w:r>
    <w:r w:rsidR="008D7162">
      <w:rPr>
        <w:szCs w:val="20"/>
        <w:lang w:eastAsia="en-GB"/>
      </w:rPr>
      <w:t xml:space="preserve">May </w:t>
    </w:r>
    <w:r w:rsidR="003322D6">
      <w:rPr>
        <w:szCs w:val="20"/>
        <w:lang w:eastAsia="en-GB"/>
      </w:rPr>
      <w:t>202</w:t>
    </w:r>
    <w:r w:rsidR="008D7162">
      <w:rPr>
        <w:szCs w:val="20"/>
        <w:lang w:eastAsia="en-GB"/>
      </w:rPr>
      <w:t>6</w:t>
    </w:r>
  </w:p>
  <w:p w14:paraId="64E42E18" w14:textId="54FA651F" w:rsidR="00D55D76" w:rsidRDefault="00D945B2" w:rsidP="00F73033">
    <w:pPr>
      <w:tabs>
        <w:tab w:val="right" w:pos="9633"/>
      </w:tabs>
      <w:rPr>
        <w:szCs w:val="20"/>
        <w:lang w:eastAsia="en-GB"/>
      </w:rPr>
    </w:pPr>
    <w:r>
      <w:rPr>
        <w:spacing w:val="0"/>
        <w:szCs w:val="20"/>
      </w:rPr>
      <w:t xml:space="preserve">Copyright © </w:t>
    </w:r>
    <w:r w:rsidR="003322D6">
      <w:rPr>
        <w:spacing w:val="0"/>
        <w:szCs w:val="20"/>
      </w:rPr>
      <w:t>202</w:t>
    </w:r>
    <w:r w:rsidR="008D7162">
      <w:rPr>
        <w:spacing w:val="0"/>
        <w:szCs w:val="20"/>
      </w:rPr>
      <w:t>6</w:t>
    </w:r>
    <w:r w:rsidR="003322D6">
      <w:rPr>
        <w:spacing w:val="0"/>
        <w:szCs w:val="20"/>
      </w:rPr>
      <w:t xml:space="preserve"> University of Essex. Created by UK Data Archive, UK Data Service</w:t>
    </w:r>
    <w:r w:rsidRPr="00D55D76">
      <w:rPr>
        <w:spacing w:val="0"/>
        <w:szCs w:val="20"/>
      </w:rPr>
      <w:t>.</w:t>
    </w:r>
    <w:r w:rsidR="00F73033">
      <w:rPr>
        <w:spacing w:val="0"/>
        <w:szCs w:val="20"/>
      </w:rPr>
      <w:tab/>
    </w:r>
  </w:p>
  <w:p w14:paraId="20C92D5B" w14:textId="25062D1B" w:rsidR="00D945B2" w:rsidRDefault="00180D94">
    <w:pPr>
      <w:pStyle w:val="Footnote"/>
    </w:pPr>
    <w:r w:rsidRPr="00D55D76">
      <w:t>Version</w:t>
    </w:r>
    <w:r w:rsidR="003322D6">
      <w:t>: 0</w:t>
    </w:r>
    <w:r w:rsidR="00C422CE">
      <w:t>1</w:t>
    </w:r>
    <w:r w:rsidR="00C62C80">
      <w:t>.0</w:t>
    </w:r>
    <w:r w:rsidR="008D7162">
      <w:t>1</w:t>
    </w:r>
  </w:p>
  <w:p w14:paraId="60DDBF58" w14:textId="77777777" w:rsidR="00D55D76" w:rsidRPr="00D55D76" w:rsidRDefault="00D945B2">
    <w:pPr>
      <w:pStyle w:val="Footnote"/>
    </w:pPr>
    <w:r>
      <w:rPr>
        <w:noProof/>
        <w:lang w:eastAsia="en-GB"/>
      </w:rPr>
      <mc:AlternateContent>
        <mc:Choice Requires="wps">
          <w:drawing>
            <wp:anchor distT="0" distB="0" distL="114300" distR="114300" simplePos="0" relativeHeight="251681792" behindDoc="0" locked="0" layoutInCell="1" allowOverlap="1" wp14:anchorId="08399319" wp14:editId="23CCDBCF">
              <wp:simplePos x="0" y="0"/>
              <wp:positionH relativeFrom="margin">
                <wp:align>left</wp:align>
              </wp:positionH>
              <wp:positionV relativeFrom="paragraph">
                <wp:posOffset>44701</wp:posOffset>
              </wp:positionV>
              <wp:extent cx="1230630" cy="230505"/>
              <wp:effectExtent l="0" t="0" r="7620" b="0"/>
              <wp:wrapNone/>
              <wp:docPr id="10" name="Rectangle 10" descr="Creative Commons Attribution-NonCommercial-ShareAlike 4.0 International Public License logo"/>
              <wp:cNvGraphicFramePr/>
              <a:graphic xmlns:a="http://schemas.openxmlformats.org/drawingml/2006/main">
                <a:graphicData uri="http://schemas.microsoft.com/office/word/2010/wordprocessingShape">
                  <wps:wsp>
                    <wps:cNvSpPr/>
                    <wps:spPr>
                      <a:xfrm>
                        <a:off x="0" y="0"/>
                        <a:ext cx="1230630" cy="230505"/>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6B14B5" id="Rectangle 10" o:spid="_x0000_s1026" alt="Creative Commons Attribution-NonCommercial-ShareAlike 4.0 International Public License logo" style="position:absolute;margin-left:0;margin-top:3.5pt;width:96.9pt;height:18.15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OnH/wIAAFoGAAAOAAAAZHJzL2Uyb0RvYy54bWysVUtvGzcQvhfofyB4&#10;t3el2GkieB0IMlwYMBwjTpAzxZ3VEiU57JB6OL8+Q3IlG0nQAkV1oIac9zePvfpwcFbsgKJB38nZ&#10;eSsFeI298ZtOfvl8e/ZOipiU75VFD518hig/XP/+29U+LGCOI9oeSLARHxf70MkxpbBomqhHcCqe&#10;YwDPzAHJqcRX2jQ9qT1bd7aZt+3bZo/UB0INMfLrTWXK62J/GECnj8MQIQnbSY4tlZPKuc5nc32l&#10;FhtSYTR6CkP9hyicMp6dnkzdqKTElsxPppzRhBGHdK7RNTgMRkPJgbOZtT9k8zSqACUXBieGE0zx&#10;/zOrH3aPJEzPtWN4vHJco0+MmvIbCyK/9RA1A7YiUMnsQKzQOfRRLFMis94mLvzZA/r8DKSNsmcc&#10;NsHSmr9AXJy34s4nIM/K6JUVj9u1ZajvOW8fQVjcYC7CPsQFx/IUHmm6RSYzooeBXP5nrMShFO75&#10;VDg4JKH5cTZ/0759w8Fq5jF92V5mo82LdqCY/gR0IhOdJE6x1Evt7mOqokeR7IxjDLfG2iM9Qc84&#10;/HuD1qLeoN468Kl2KYEtAMTRhCgFLcCtgUGnu35WezAmgqTH7HBgx7kGNawTg7N5HZb1WdZjDrNK&#10;5pcmA1mhK1R6tpDlrP8EA9eZwZqXxMuEwcqS2CmeDaW5HmlWWaPqoT5ftvyboDxpFGCLwZdoJ9uT&#10;gTy9P9uuUdbshqwKZUBPgbX/FFhVPmkUz+jTSdkZj/QrA5azmjxX+SNIFZqM0hr7Z54CwroeYtC3&#10;htvkXsX0qIj3AXcW77j0kY/B4r6TOFFSjEjffvWe5blbmCvFnvdLJ+PfW54LKeyd5wF+P7u4YLOp&#10;XC4u/5jzhV5z1q85futWyGWa8TYNupBZPtkjORC6r7wKl9krs5TX7LuTOtHxskp8ZxYvUw3LZaF5&#10;CQWV7v1T0Nl4RjWPwefDV0VhmpXEU/aAx12kFj+MTJXNmh6X24SDKY37guuENy+w0jjTss0b8vW9&#10;SL18Eq6/A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5WgZHdwAAAAFAQAADwAA&#10;AGRycy9kb3ducmV2LnhtbEyPQUvDQBCF74L/YRnBi9iNpmgbMykq9JJbW0G9bbNjEszOhuw2jf56&#10;p6d6egxveO97+WpynRppCK1nhLtZAoq48rblGuFtt75dgArRsDWdZ0L4oQCr4vIiN5n1R97QuI21&#10;khAOmUFoYuwzrUPVkDNh5nti8b784EyUc6i1HcxRwl2n75PkQTvTsjQ0pqfXhqrv7cEh6PJjtwxJ&#10;vfh8v1lXL/NQbn7HEvH6anp+AhVpiudnOOELOhTCtPcHtkF1CDIkIjyKnMxlKjv2CPM0BV3k+j99&#10;8QcAAP//AwBQSwMECgAAAAAAAAAhAFFCasMiFgAAIhYAABQAAABkcnMvbWVkaWEvaW1hZ2UxLnBu&#10;Z4lQTkcNChoKAAAADUlIRFIAAAELAAAAMggGAAAAS1f+gwAAAARzQklUCAgICHwIZIgAABXZSURB&#10;VHic7Z15VBRX9se/jbI0CAqoLEbAyBIi2hAEXDCgcUPAKFFEUdmixpijRpMwMWMSMzJRHB39RaMi&#10;AioIRlREFGIAo2MElGXQIAjKooBsjWwjsjT9+8NDh+JV9UI3Ckl9zulzqFtvudVU3XrvvvtucwCU&#10;goWFhUU8bRwAwtetBQsLy4CnTel1a8DCwjI4GNrzwN/fHxMnTnxdurCwsAwgcnJycPLkSdExxVi4&#10;u7tj0aJFr1wpFhaWgUdMTAzFWLDTEBYWFqkYynTi+o3ryMnNUUgnfD4ft9Nv40XbC9rzKioqsLa2&#10;hqWlJSwsLKCuri5Vu52dnSguLsaDBw+Qk5OD+vp62nJDlIaAZ8ODsbFxn/Tv7OxExeMKCIWsL5jl&#10;z82KFStgb29Pe47RWJSUFuMN4zFyd34lIREnw05CIBAQ57hcLtavX4+//e1vGDVqVJ/at7O1AwB0&#10;dHQgLCwMQUFBePLkCVHuWuo1zJ43GwFr/TF0KONlM5KSkoKky0l90pGFZbBgbW3NaCz6dRoSfyEe&#10;4cfCaQ2Fn58fHj16hL179/bZUPREWVkZ69atw8OHD3HgwAFwuVyiTPLPyTiw9//6NEJY6eMNA0MD&#10;ufVkYRms9JuxSPstDZEnogi5qqoqQkNDERYWBgMDxT98Kioq2LhxI9LS0vDmm28S59NvpeNk+CmZ&#10;21VVVcUnmz+BkhLr5mH5a9Ivd/6Dggf4Yf9B4g1uaGiIX3/9FQEBAf3RLQUej4fMzEwsWLCAOJdw&#10;MQGJCYkyt2luYYaFi90VoR4Ly6BD4caiuqoau4OC0dHeQZEbGBggLS0NU6ZMUXSXjGhra+PSpUtY&#10;smQJcS48NALZmdkyt+mxxAMawzQUoR4Ly6BC4cYiLCQMzU3NFJmmpiauXLkCIyMjRXcnESUlJZw6&#10;dQrTpk2jyIVCIUIOH0N7e7tM7XHVuXB1J0crLCx/dhRqLHJzcpGdRV1uHTp0KGJjY2Ftba3IrmRC&#10;TU0N8fHxMDc3p8j5dXzEX4iXub0F7gukXt5lYfmzoDBj0dXVhRNhJwn5zp07MXfuXEV102d0dXVx&#10;5swZwkEZd+4i6vn08RlMaGhoYIG7iyLVY2EZ8MgecMBA8tUUPHlMjW8wMzPDp59+qqgu5Mba2hp+&#10;fn44fvy4SNbW1obTp6LxyeYNMrW1wG0Bzp+9gK6uLollxflphEIhGhoaUFdXh2fPntG2Z29vTxi5&#10;6upqlJSUiO3XwMCANhAtNzcXra2tYuuqqanRjgbr6urw8OFDqevU19ejsLBQbF/dDBkyBCYmJjA3&#10;N4eZmRkMDAxQU1OD8vJylJaWIisrS6rvW1bMzMxgaWkJIyMjjBkzBm1tbeDz+eDz+SgtLUVubi7+&#10;97//ydSmiYkJ9PX1CXltbS0ePXqkKNVfKQozFj9fIQOW/v3vf0NFRUVRXSiEnTt34syZM2hpaRHJ&#10;bv12C2s++hCqaqpSt6OppQmLtyyQfz9fYtm0tDSp2uzq6kJRURFOnz6NU6dOiYyBl5cXYXT5fD6s&#10;rKxQVVVF25aamhqSk5Px9ttvU+SpqamYPXu2RF1MTExo9a6vr4eZmRlttCxdnYsXL0rcb2RkZITd&#10;u3fDw8ND7P1SUVGBmJgYhISESG2AxGFvb4/t27fDzc1NbLnu/8uxY8ewd+9eqdqOi4sDj8cj5CUl&#10;JRg/fvygjAZWyDTkaeVTPC6jjipmz54NV1dXiXWFQiGKi4sRFxeHqKgoXLt2DbW1tVL129HRgXv3&#10;7iE6Ohpnz57Fb7/9hufPn4uto6+vj02bNlHbae9A7n9zpeqzJ7Z278hcRxxKSkqwsLDAjh07kJeX&#10;hxkzZgAAvvzyS/z++++Usrq6ujh27BhjW0FBQYShePbsGXx8fOS6UXV0dPD111/3uX5PNDQ08N13&#10;36GgoABeXl4SXyxjxozB1q1b4e/vL3ff8+bNQ1pamkRDAfzxf7Gzs5OqbTs7O1pDAQDjxo2TylgP&#10;RBRiLNJvpRMyX19fsXVaW1uxbds2DB8+HOPHj8fixYuxcuVKzJo1C4aGhnBzc0NmZiZt3crKSixd&#10;uhQaGhqYNGkSVqxYAU9PTzg6OkJPTw9+fn6oqKhg7NvLy4uQ3cm4I/4iaZhsP1nmOtLC5XJx6dIl&#10;jBo1Cm1tbfD29kZbWxuljJubG/z8/Ii6Tk5O2Lx5MyFfv349ysvL5dbt448/JpzFsqKsrIxr165h&#10;+/bttNG2wMuXQX9gYmKCmJgYxgC73t+zrKxdu1au8wMVBRmLDMqxiooK3N2Zg5du374NKysrfP/9&#10;92hubibOd3Z24vLly5g2bRqOHDlCORcVFQVLS0vExsbS3kwtLS2IiIgAj8dDcnIybf9WVlYwNTWl&#10;yLLuZMs8Hx7zxhjo6evJVKcbHo8HbW1taGtrw87ODjt37iTKDB8+XLTke/fuXXz11VdEmf3791OW&#10;pDU1NREREUE8CJGRkThz5kyfdO2NsrIy/vWvf8nVxo4dO2jf1I8ePcLy5cthYWEBLpcLDQ0NTJw4&#10;EUuWLEFSkmL25ri5uWHEiBEUWWxsLFxcXDB27FioqalBS0sLVlZWWLx4McLCwsDn86Vqe9iwYbQv&#10;o568//77GD16dJ/1f13IbSxaWlpQ/KiYIpszZw60tLQYyy9btgzFxdQ66urqeOuttyg3eUdHBzZs&#10;2IArV64AAPLy8uDv74+mpiZKXR0dHYwbN44i4/P5WLJkCaMzafHixZTj5uZmlD+R/a1rZm4mcx0A&#10;aGpqQkNDAxoaGpCZmYnt27fj9u3bRLmeDsN9+/YhNTWVcl5LSwvh4eHgcDgAXvqJTExMKGXKysrw&#10;ySef9ElPJtzd3fHee+/1qa6zszMCAwMJeWRkJHg8HmJiYlBYWAiBQIDnz5/j999/x7lz5+Di4gJb&#10;W1vcvHlTLt1tbGwox+3t7Vi1ahWSkpJEI6/m5mbk5eUhLi4OAQEB0NPTw7Zt2yS2vXz5cgwbNowi&#10;S0lJoRwrKyvDx8dHrmt4HchtLOiWHWfNmsVYPjAwEKWlpX8ooKSEXbt2oampCfn5+Xj69CmWL18u&#10;Oj9z5kxoaWlBIBDAz8+PEkQ1cuRIJCYmgs/no7i4GPfv34eZ2cuHV1lZmTAIPZk+fTp5LfXPxF4r&#10;HTq6OjLXYYIuQCwvL0/0t1AohI+PDxoaGihlZs2ahQ0bNsDV1ZUIpe/q6sLq1avR2Ngot34vXlBT&#10;DOzbt69Pe2W+/fZbol5paSnWrVsncdUhOzsbCQkJMvfZk5EjR1KOu1MkiEMgEBAvODrWrFlDOe7s&#10;7ISPjw8xMvnwww+l1HbgILexeEbzgBkaGtKWbW1txdGjRymyRYsWITAwEEOGDAEAjB49GmFhYdi4&#10;cSMyMjKQnJwMR0dHpKWl4c4dql8hODgY8+fPFx1bWlri4sWL2LJlC4qLixEeHo7x48fT6kK3rNXw&#10;rIGmpHh0FWAsTE1NsXXrVjg6OlLkHR0duHr1KkVWXl6O9evXE23s3r2bsiTczZ49e3Djxg25dQSA&#10;GzduUPxIkyZN6tM+n0mTJhGyr776SqJzWlHcv3+fkF2+fBkhISGYN28eMUWRFh6PR0ytEhMTRas4&#10;PTE3N4eTk1Of+nldyG8saB4wpt2keXl5xHb1lStXEuXU1NRw4MAByr763qsBSkpKtHUtLS2xd+9e&#10;vPHGG2L1pjcWr25kUVJSAqFQCKFQiKKiIsIH0D2N6j3lAl6mO4uKou7oVVdXh54e1X+Sk5OD7du3&#10;90k/OoRCIbGE+49//AOamppStzF27Fhoa2sTcropWH8RFxdH+Kd0dHSwZs0aJCUl4dmzZygtLcWJ&#10;Eyfg7e0ttX+BznF54sQJAMCpU+RO58Hm6JTbWNA9YHQPIvDSSdeb3vNrJnobi9GjR0NZWVmqunTQ&#10;6Uhn+CSho6O4aUg3QqEQgYGBuHTpEmOZDRs24PHjx4znW1tb4e3trfAVhZs3byI2NlZ0rKenhy+/&#10;/FLq+nSjio6ODsrUtL/JyMiQ6KA1NjbG6tWrERkZifLycuzZs4fwRfSEy+XC29ubIquvrxf9DzMy&#10;MojYEA8Pj365f/oLuY1FZ2cnIWNaL+8ZCNWNtA987yGqPIYCeLlnpfe8me5aJKGsIp8edHA4HISG&#10;hiI1NZXxrd3Y2IjVq1czruB88cUXyM//I2Bs7dq1+PXXXxk/PROzSuKLL76gLC9++umnUqcs1NAg&#10;d+x2dHT06bvvZsuWLWKv7ccffyTqBAYGwtPTE5WVlRLbV1ZWxmeffYabN28y3tuenp4YPnw4RXbm&#10;zBmKH6r3d6ympoZVq1ZJc4kDArmNxQiaIeXTp09py/YOEgIg9u0orm5VVZVcwUU1NTXEg9b7ny0N&#10;su4r6cbX1xcuLi5wcXFBQEAATp8+TTjBnJ2dxQZeXb9+HSEhIYQ8LS0NBw8epMjefPNNODk5MX6Y&#10;UqnRUVJSgv3794uO1dTUsHv3bqnq0o0u1dXVGf1c0tA9/2f6vPMOffDc2bNnYWRkhBkzZiA4OBh3&#10;7twRG2PB4/EYV0R6OzaBP6Yg3URGRhL3LF29gYrcxkJbm3QGMYUgW1lZETKmofbRo0cRH//HjtDe&#10;dTs6OpCYSCawEQgE2LZtG+1NKUnHESNkNxZ0Dl5puH79OpKSkpCUlISwsDB4e3tjxYoVRDlPT0+x&#10;U7WysjJCJq0Blod//vOfqKmpER0vW7aMSANAR1FREbGqAtC/SF4FAoEAN2/eRGBgIOzt7aGpqYk5&#10;c+YgPDyc1l9EF3359ttvE6trLS0tsLGxwUcffST6uLi4EC/SCRMmYOrUqYq9qH5CfmOhI/3IQl9f&#10;n3iDRUREEA/9pUuX8PHHH+P999/H5MmT8fPPP2PKlCmEo2nr1q2UOIquri5s27YN33//PaytreHh&#10;4UFZeuwJrbGgMXyS4PdxZEHHL7/8QszdORwOJkyYIHfbzc3NqK6uZvxIG2LfTVNTE+E8pQss641A&#10;IKD9n8jjiG1sbBR7bdIGVAEvX0LJycnw9/fHunXriPMWFhaEjG50MGzYMBw+fJj40I2gBoujs1+M&#10;hTjPdlhYGGXe9+LFC7i6usLOzg4ffPABjI2NsXDhQtEUISsrC3w+HyNGjCCG1gUFBZg0aRKcnJzg&#10;7u4OXV1dBAcHA3jpJExKSqJNFgwA9+7dI2TD+zCyYPr5gb6gr6+PMWPIjOqK2GkZFBQEfX19xk/3&#10;PhRZOH78OGUEJ21O1fDwcEL27rvvShU4xuVyiVFIYGCg2GvrvUdpzpw5Uv3yHt090vtFqKqqKrff&#10;wdPTkzGIcSChgGmINkbrUd/48fHxjBmoJkyYgODgYFFcBfDywc7MzMT58+eJIfQ333wjGp4vXbqU&#10;WNd//vw5bty4gYSEBEqwkqqqKiIiImi978DL3ZA9UVZWhpGx7Jm8yh+TPzsgK0pKSrCxscGePXto&#10;HbevcllRFgQCAbZs2SJzvUOHDtFOIX/44QdER0fTGh1dXV0EBgaipKQEq1ev7pO+3bi6uuLu3btI&#10;T09HQEAADA0NRRGw3ejp6WHfvn1E3dxc6oZDDw8P6OrqyqWPuro6sZIyEFHI3pAp0xwoxw0NDUSI&#10;a082bdqEjIwM2NraMpYxMjJCbGwsvv32W4o8NDQUFy9exNixYxnr2tra4tatW/D09KQ9X1NTg/R0&#10;6ua3CRMnMG5oYqKxsRFFhfS5HSSRkpKCgoICFBQUoK6uDtnZ2bQ3zH/+8x+ZhtGvmpSUFLFLvEz4&#10;+fnRTn28vLxQWVmJyspKpKSkICMjA3V1dairq8OuXbuIWBJ5cHBwQGhoKCoqKtDS0oJ79+7h6tWr&#10;ePz4MaqqqmiTNnVvPeiGbgri6+sLLpfL+HFxIRMnDQZHp0LyWThMnYL4C9QbJjo6mvZL6cbW1hYZ&#10;GRnIyclBfn4+8vPz0dzcDCMjI7zzzjuYOXMmYyjxwoULMWfOHGRlZYnqcjgcGBkZwdnZmXF7cDd0&#10;QTl2DtJtP+5J1p3sPq/I0P1MQW/KysqwdOnSPrX/Kvnss88wf/58mZazq6urMX/+fBw6dIg2OZCB&#10;gUG//FQEE+rq6rCysqJ1wndz4sQJREdHi45NTU3h7OxMKdPS0oKzZ8/SOnG7uXr1KsrLyymBgzY2&#10;NrC1tUVWVlbfL6KfUYixMDM3hY6uDmUZ8fTp0/j888/Fzg2HDBmCyZMnY/Jk2bd6c7lcODo6EiHS&#10;kmhra8OuXbsoMg6Hg8l2zKMcJjJv02+hl5eKigocP34cR44cQXV1db/0oUgKCwvx448/EnlCJJGd&#10;nY2pU6fCy8sLu3btkipWIz09nXE3sbSkpqaCx+Nh6tSpUFWVnPCosbERISEh+OabbyjyNWvWENOX&#10;c+fOSQxb7+rqQlRUFLGZbu3atbRO1YGCQowFh8OB8ywnnD97QSQTCATYvHmz2OnI62D//v1EOjrL&#10;CZYyh223t7fj7n/FL892Iym1oEAgQG1trch7/+DBA0bHbG+Sk5OJt9iDBw+kqiuO6upqQm9xUZY7&#10;duygPS9NCrmYmBjExcXBzs4O5ubmjGn1Lly4wJjSTxbi4+MRHx8veuE4ODjAwMAAenp6omlOeXk5&#10;KioqUFRUhOjoaNpl1Lt37xLfkbTb6A8dOkSsyNH1MZDgABCNoy9cuCBKgRZxMhzDRjCHt/amtbUV&#10;G9dvIjZjnTt3Dh4eHorRVk6qq6thZmZGyaHB4XAQFLxT5q3mKb+k4MjBo5ILsrAMIsLDw0WJq2Ji&#10;YnruAG9TWHZvLpeLFauWE/J169ahqKhIUd30mfb2dnh7exPJdqbPmC6zoRAIBDj303lFqsfCMuBR&#10;6O+GOM9yxnhT6pbwuro6zJ8/nxLt96oRCoXw9fUlpkQqKipY6SP7ktW15GuorZEtiImFZbCjUGPB&#10;4XCwZv2HxOaq4uJiuLq6ypxOXVF8/vnnFC92N0u9lkB3pGxr5J2dnTh3lh1VsPz1UPjPF443HY9N&#10;WzYSXuLMzEzMnDkTT57IH8QkLS9evEBAQABt+nbn95yx6APxKerpSP45GXW1dYpQj4VlUNEvv6Lu&#10;MNUBvh/6EvI7d+7A1taWyCPZH5SVlcHR0RFhYWHEOZ4NDx9tkH2JqrqqGlEnTytCPRaWQUe/GAsA&#10;WODmAvdFZIbv2tpazJ07F0FBQWIDV/qKUCjETz/9xBjgYjLOGFsDt1DCzaVt9+D+g/2iMwvLYKDf&#10;jAUArPJdicVLFhNTEoFAgL///e8wNTXF4cOHZf4lcyYSEhJga2uLZcuW0YZIT+RNxNfffS1zWDcA&#10;XDwfj4J8+eMXWFgGK4xBWVpaw1FVTZ+XQhZmz50NY2NjJF5OpE0sErwnGCdPncSiRYswffp0UXZu&#10;aamqqsKtW7eQkJAgSsRqMs6EUobD4cBhqgMc33VEa+sLtLbKNjpoaWlBycMSODg4SC7MwjKIGTVq&#10;FOM5xqAsFhaWvzb9FpTFwsLy54YyDSksLCS2brOwsPw16b0PhzINYWFhYWGAnYawsLBIB2ssWFhY&#10;pOL/AeWVpIgpFiVlAAAAAElFTkSuQmCCUEsBAi0AFAAGAAgAAAAhALGCZ7YKAQAAEwIAABMAAAAA&#10;AAAAAAAAAAAAAAAAAFtDb250ZW50X1R5cGVzXS54bWxQSwECLQAUAAYACAAAACEAOP0h/9YAAACU&#10;AQAACwAAAAAAAAAAAAAAAAA7AQAAX3JlbHMvLnJlbHNQSwECLQAUAAYACAAAACEArFDpx/8CAABa&#10;BgAADgAAAAAAAAAAAAAAAAA6AgAAZHJzL2Uyb0RvYy54bWxQSwECLQAUAAYACAAAACEAqiYOvrwA&#10;AAAhAQAAGQAAAAAAAAAAAAAAAABlBQAAZHJzL19yZWxzL2Uyb0RvYy54bWwucmVsc1BLAQItABQA&#10;BgAIAAAAIQDlaBkd3AAAAAUBAAAPAAAAAAAAAAAAAAAAAFgGAABkcnMvZG93bnJldi54bWxQSwEC&#10;LQAKAAAAAAAAACEAUUJqwyIWAAAiFgAAFAAAAAAAAAAAAAAAAABhBwAAZHJzL21lZGlhL2ltYWdl&#10;MS5wbmdQSwUGAAAAAAYABgB8AQAAtR0AAAAA&#10;" stroked="f" strokeweight="1pt">
              <v:fill r:id="rId2" o:title="Creative Commons Attribution-NonCommercial-ShareAlike 4" recolor="t" rotate="t" type="frame"/>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22457" w14:textId="77777777" w:rsidR="003D7E15" w:rsidRDefault="003D7E15" w:rsidP="000A1376">
      <w:r>
        <w:separator/>
      </w:r>
    </w:p>
    <w:p w14:paraId="06C9066F" w14:textId="77777777" w:rsidR="003D7E15" w:rsidRDefault="003D7E15"/>
  </w:footnote>
  <w:footnote w:type="continuationSeparator" w:id="0">
    <w:p w14:paraId="075EB985" w14:textId="77777777" w:rsidR="003D7E15" w:rsidRDefault="003D7E15" w:rsidP="000A1376">
      <w:r>
        <w:continuationSeparator/>
      </w:r>
    </w:p>
    <w:p w14:paraId="57FFC961" w14:textId="77777777" w:rsidR="003D7E15" w:rsidRDefault="003D7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54A6" w14:textId="77777777" w:rsidR="00E03464" w:rsidRDefault="00D55D76" w:rsidP="00D55D76">
    <w:pPr>
      <w:pStyle w:val="Header"/>
    </w:pPr>
    <w:r>
      <w:rPr>
        <w:noProof/>
        <w:lang w:eastAsia="en-GB"/>
      </w:rPr>
      <w:drawing>
        <wp:inline distT="0" distB="0" distL="0" distR="0" wp14:anchorId="3D75CC0F" wp14:editId="6B223F67">
          <wp:extent cx="6116955" cy="710565"/>
          <wp:effectExtent l="0" t="0" r="4445" b="0"/>
          <wp:docPr id="32" name="Picture 32"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14:paraId="2D8F3827" w14:textId="77777777" w:rsidR="00D55D76" w:rsidRDefault="00D55D76" w:rsidP="00D55D76">
    <w:pPr>
      <w:pStyle w:val="Header"/>
    </w:pPr>
    <w:r>
      <w:rPr>
        <w:noProof/>
        <w:lang w:eastAsia="en-GB"/>
      </w:rPr>
      <mc:AlternateContent>
        <mc:Choice Requires="wps">
          <w:drawing>
            <wp:anchor distT="0" distB="0" distL="114300" distR="114300" simplePos="0" relativeHeight="251685888" behindDoc="0" locked="0" layoutInCell="1" allowOverlap="1" wp14:anchorId="1BE73819" wp14:editId="105FDD4B">
              <wp:simplePos x="0" y="0"/>
              <wp:positionH relativeFrom="page">
                <wp:posOffset>720090</wp:posOffset>
              </wp:positionH>
              <wp:positionV relativeFrom="page">
                <wp:posOffset>839470</wp:posOffset>
              </wp:positionV>
              <wp:extent cx="6120000" cy="0"/>
              <wp:effectExtent l="12700" t="12700" r="14605" b="12700"/>
              <wp:wrapNone/>
              <wp:docPr id="36" name="Straight Connector 36"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F936E3" id="Straight Connector 36" o:spid="_x0000_s1026" alt="&quot; &quot;" style="position:absolute;z-index:2516858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c0LgIAAI8EAAAOAAAAZHJzL2Uyb0RvYy54bWysVNuO0zAQfUfiHyw/8NYmabttNzRd9UJ5&#10;QVCx8AGuYzeWHDuM3ZvQ/jtjp81ykxCIF8eXOXPmnLEzezjXmhwFOGVNQbN+Sokw3JbK7Av6+dOm&#10;N6XEeWZKpq0RBb0IRx/mL1/MTk0uBrayuhRAMIlx+akpaOV9kyeJ45WomevbRhg8lBZq5nEJ+6QE&#10;dsLstU4GaTpOThbKBiwXzuHuuj2k85hfSsH9Bymd8EQXFGvzcYQ47sKYzGcs3wNrKsWvZbB/qKJm&#10;yiBpl2rNPCMHUL+kqhUH66z0fW7rxEqpuIgaUE2W/qTmsWKNiFrQHNd0Nrn/l5a/P26BqLKgwzEl&#10;htXYo0cPTO0rT1bWGHTQAgmHpXAcnXv15WD9a9J+omZx9u+cD+px1qr+usqmw/VkM+4tR/fT3mi4&#10;HPbuR9NlL5sMpsu7wWIxfjN6Cu4nERXxyalxeSwotC9OV2YLGBRWrtlC4DhLqMMXvSPn2MhL18jA&#10;z3FznOHdSLHf/HaGNDdgA86/FbYmYVJQrUzwmOXsiFW0Fd1CwrY25FTQwd0o5mN4R8GUEeCsVuVG&#10;aR3CHOx3Kw3kyPCmTdJhuoiXC3l/CAN7MGVLog2qf1YWZ/6iRUv6UUhsC2rJWq7wIERHwDgXxmdX&#10;A7XB6ACTWEwHTP8MvMYHqIiP5W/AHSIyW+M7cK2Mhd+x+/OtZNnG3xxodQcLdra8xJ5Ha/DWxyty&#10;faHhWX2/jvDn/8j8GwAAAP//AwBQSwMEFAAGAAgAAAAhAOr/Wj7dAAAADAEAAA8AAABkcnMvZG93&#10;bnJldi54bWxMj0FPwzAMhe9I/IfISNxYuhYxVJpOYxKcOMCYxDVtTFPWOCXJtu7f40lIcHvPfnr+&#10;XC0nN4gDhth7UjCfZSCQWm966hRs359u7kHEpMnowRMqOGGEZX15UenS+CO94WGTOsElFEutwKY0&#10;llLG1qLTceZHJN59+uB0Yhs6aYI+crkbZJ5ld9LpnviC1SOuLba7zd4pMI+vq+fmtJZf2/Bd7F5G&#10;+0HOKnV9Na0eQCSc0l8YzviMDjUzNX5PJoqB/by45SiLIs9BnBPZYsGq+R3JupL/n6h/AAAA//8D&#10;AFBLAQItABQABgAIAAAAIQC2gziS/gAAAOEBAAATAAAAAAAAAAAAAAAAAAAAAABbQ29udGVudF9U&#10;eXBlc10ueG1sUEsBAi0AFAAGAAgAAAAhADj9If/WAAAAlAEAAAsAAAAAAAAAAAAAAAAALwEAAF9y&#10;ZWxzLy5yZWxzUEsBAi0AFAAGAAgAAAAhACMOBzQuAgAAjwQAAA4AAAAAAAAAAAAAAAAALgIAAGRy&#10;cy9lMm9Eb2MueG1sUEsBAi0AFAAGAAgAAAAhAOr/Wj7dAAAADAEAAA8AAAAAAAAAAAAAAAAAiAQA&#10;AGRycy9kb3ducmV2LnhtbFBLBQYAAAAABAAEAPMAAACSBQAAAAA=&#10;" strokecolor="#7030a0" strokeweight="2pt">
              <v:stroke endcap="round"/>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5D451" w14:textId="77777777" w:rsidR="00430D6C" w:rsidRDefault="00180D94" w:rsidP="00180D94">
    <w:pPr>
      <w:pStyle w:val="Header"/>
      <w:spacing w:line="240" w:lineRule="auto"/>
    </w:pPr>
    <w:r>
      <w:rPr>
        <w:noProof/>
        <w:lang w:eastAsia="en-GB"/>
      </w:rPr>
      <w:drawing>
        <wp:inline distT="0" distB="0" distL="0" distR="0" wp14:anchorId="5EAF3B15" wp14:editId="037A88B2">
          <wp:extent cx="6116955" cy="710565"/>
          <wp:effectExtent l="0" t="0" r="4445" b="0"/>
          <wp:docPr id="30" name="Picture 30"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14:paraId="2A8F05C3" w14:textId="77777777" w:rsidR="00180D94" w:rsidRDefault="00180D94" w:rsidP="000A1376">
    <w:pPr>
      <w:pStyle w:val="Header"/>
    </w:pPr>
    <w:r>
      <w:rPr>
        <w:noProof/>
        <w:lang w:eastAsia="en-GB"/>
      </w:rPr>
      <mc:AlternateContent>
        <mc:Choice Requires="wps">
          <w:drawing>
            <wp:anchor distT="0" distB="0" distL="114300" distR="114300" simplePos="0" relativeHeight="251677696" behindDoc="0" locked="0" layoutInCell="1" allowOverlap="1" wp14:anchorId="0EDAD601" wp14:editId="7C50A6D2">
              <wp:simplePos x="0" y="0"/>
              <wp:positionH relativeFrom="page">
                <wp:posOffset>720090</wp:posOffset>
              </wp:positionH>
              <wp:positionV relativeFrom="page">
                <wp:posOffset>839470</wp:posOffset>
              </wp:positionV>
              <wp:extent cx="6120000" cy="0"/>
              <wp:effectExtent l="12700" t="12700" r="14605" b="12700"/>
              <wp:wrapNone/>
              <wp:docPr id="20" name="Straight Connector 20"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5375AA" id="Straight Connector 20" o:spid="_x0000_s1026" alt="&quot; &quot;"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q2kLQIAAI8EAAAOAAAAZHJzL2Uyb0RvYy54bWysVNuO0zAQfUfiH6w88NYmabttNjRd9UJ5&#10;QVCx8AGuYzeWHDuM3aYV2n9n7LRZbhIC8eL4MmfOnONx5g/nWpETByuNLqJ0mESEa2ZKqQ9F9PnT&#10;dpBFxDqqS6qM5kV04TZ6WLx8MW+bnI9MZVTJgWASbfO2KaLKuSaPY8sqXlM7NA3XeCgM1NThEg5x&#10;CbTF7LWKR0kyjVsDZQOGcWtxd9MdRouQXwjO3AchLHdEFRHW5sIIYdz7MV7MaX4A2lSSXcug/1BF&#10;TaVG0j7VhjpKjiB/SVVLBsYa4YbM1LERQjIeNKCaNPlJzWNFGx60oDm26W2y/y8te3/aAZFlEY3Q&#10;Hk1rvKNHB1QeKkfWRmt00ADxhyW3DJ179eVo3GvSfYJmfnbvrPPqcdap/rpOs/Fmtp0OVpP7bDAZ&#10;r8aD+0m2GqSzUba6Gy2X0zeTJ+9+HFABH7eNzUNB/vrCdK13gEF+ZZsdeI6zgNp/0TtyDhd56S/S&#10;8zPcnKbYGwnWzG5nSHMDNmDdW25q4idFpKT2HtOcnrCKrqJbiN9WmrTozt0k5KPYo6DLALBGyXIr&#10;lfJhFg77tQJyothps2ScLENzIe8PYWCOuuxIlEb1z8rCzF0U70g/coHXglrSjss/CN4TUMa4dunV&#10;QKUx2sMEFtMDkz8Dr/EeysNj+RtwjwjMRrseXEtt4Hfs7nwrWXTxNwc63d6CvSkv4c6DNdj1oUWu&#10;L9Q/q+/XAf78H1l8AwAA//8DAFBLAwQUAAYACAAAACEA6v9aPt0AAAAMAQAADwAAAGRycy9kb3du&#10;cmV2LnhtbEyPQU/DMAyF70j8h8hI3Fi6FjFUmk5jEpw4wJjENW1MU9Y4Jcm27t/jSUhwe89+ev5c&#10;LSc3iAOG2HtSMJ9lIJBab3rqFGzfn27uQcSkyejBEyo4YYRlfXlR6dL4I73hYZM6wSUUS63ApjSW&#10;UsbWotNx5kck3n364HRiGzppgj5yuRtknmV30ume+ILVI64ttrvN3ikwj6+r5+a0ll/b8F3sXkb7&#10;Qc4qdX01rR5AJJzSXxjO+IwONTM1fk8mioH9vLjlKIsiz0GcE9liwar5Hcm6kv+fqH8AAAD//wMA&#10;UEsBAi0AFAAGAAgAAAAhALaDOJL+AAAA4QEAABMAAAAAAAAAAAAAAAAAAAAAAFtDb250ZW50X1R5&#10;cGVzXS54bWxQSwECLQAUAAYACAAAACEAOP0h/9YAAACUAQAACwAAAAAAAAAAAAAAAAAvAQAAX3Jl&#10;bHMvLnJlbHNQSwECLQAUAAYACAAAACEAVvKtpC0CAACPBAAADgAAAAAAAAAAAAAAAAAuAgAAZHJz&#10;L2Uyb0RvYy54bWxQSwECLQAUAAYACAAAACEA6v9aPt0AAAAMAQAADwAAAAAAAAAAAAAAAACHBAAA&#10;ZHJzL2Rvd25yZXYueG1sUEsFBgAAAAAEAAQA8wAAAJEFAAAAAA==&#10;" strokecolor="#7030a0" strokeweight="2pt">
              <v:stroke endcap="round"/>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71ADE8A"/>
    <w:lvl w:ilvl="0">
      <w:start w:val="1"/>
      <w:numFmt w:val="bullet"/>
      <w:pStyle w:val="ListBullet3"/>
      <w:lvlText w:val=""/>
      <w:lvlJc w:val="left"/>
      <w:pPr>
        <w:ind w:left="926" w:hanging="360"/>
      </w:pPr>
      <w:rPr>
        <w:rFonts w:ascii="Wingdings 3" w:hAnsi="Wingdings 3" w:hint="default"/>
        <w:color w:val="0085CA"/>
      </w:rPr>
    </w:lvl>
  </w:abstractNum>
  <w:abstractNum w:abstractNumId="1" w15:restartNumberingAfterBreak="0">
    <w:nsid w:val="FFFFFF83"/>
    <w:multiLevelType w:val="singleLevel"/>
    <w:tmpl w:val="5F7A39CE"/>
    <w:lvl w:ilvl="0">
      <w:start w:val="1"/>
      <w:numFmt w:val="bullet"/>
      <w:lvlText w:val=""/>
      <w:lvlJc w:val="left"/>
      <w:pPr>
        <w:ind w:left="644" w:hanging="360"/>
      </w:pPr>
      <w:rPr>
        <w:rFonts w:ascii="Wingdings 3" w:hAnsi="Wingdings 3" w:hint="default"/>
        <w:color w:val="0085CA"/>
      </w:rPr>
    </w:lvl>
  </w:abstractNum>
  <w:abstractNum w:abstractNumId="2" w15:restartNumberingAfterBreak="0">
    <w:nsid w:val="00000002"/>
    <w:multiLevelType w:val="multilevel"/>
    <w:tmpl w:val="00000002"/>
    <w:name w:val="Numbering 5"/>
    <w:lvl w:ilvl="0">
      <w:start w:val="1"/>
      <w:numFmt w:val="upperLetter"/>
      <w:pStyle w:val="Appendix"/>
      <w:lvlText w:val="%1. "/>
      <w:lvlJc w:val="left"/>
      <w:pPr>
        <w:tabs>
          <w:tab w:val="num" w:pos="227"/>
        </w:tabs>
        <w:ind w:left="227" w:hanging="227"/>
      </w:pPr>
    </w:lvl>
    <w:lvl w:ilvl="1">
      <w:start w:val="2"/>
      <w:numFmt w:val="upperLetter"/>
      <w:lvlText w:val="%2. "/>
      <w:lvlJc w:val="left"/>
      <w:pPr>
        <w:tabs>
          <w:tab w:val="num" w:pos="624"/>
        </w:tabs>
        <w:ind w:left="624" w:hanging="369"/>
      </w:pPr>
    </w:lvl>
    <w:lvl w:ilvl="2">
      <w:start w:val="3"/>
      <w:numFmt w:val="upperLetter"/>
      <w:lvlText w:val="%3. "/>
      <w:lvlJc w:val="left"/>
      <w:pPr>
        <w:tabs>
          <w:tab w:val="num" w:pos="879"/>
        </w:tabs>
        <w:ind w:left="879" w:hanging="255"/>
      </w:pPr>
    </w:lvl>
    <w:lvl w:ilvl="3">
      <w:start w:val="4"/>
      <w:numFmt w:val="upperLetter"/>
      <w:lvlText w:val="%4. "/>
      <w:lvlJc w:val="left"/>
      <w:pPr>
        <w:tabs>
          <w:tab w:val="num" w:pos="1134"/>
        </w:tabs>
        <w:ind w:left="1134" w:hanging="224"/>
      </w:pPr>
    </w:lvl>
    <w:lvl w:ilvl="4">
      <w:start w:val="5"/>
      <w:numFmt w:val="upperLetter"/>
      <w:lvlText w:val="%5. "/>
      <w:lvlJc w:val="left"/>
      <w:pPr>
        <w:tabs>
          <w:tab w:val="num" w:pos="1358"/>
        </w:tabs>
        <w:ind w:left="1358" w:hanging="224"/>
      </w:pPr>
    </w:lvl>
    <w:lvl w:ilvl="5">
      <w:start w:val="6"/>
      <w:numFmt w:val="upperLetter"/>
      <w:lvlText w:val="%6. "/>
      <w:lvlJc w:val="left"/>
      <w:pPr>
        <w:tabs>
          <w:tab w:val="num" w:pos="1582"/>
        </w:tabs>
        <w:ind w:left="1582" w:hanging="224"/>
      </w:pPr>
    </w:lvl>
    <w:lvl w:ilvl="6">
      <w:start w:val="7"/>
      <w:numFmt w:val="upperLetter"/>
      <w:lvlText w:val="%7. "/>
      <w:lvlJc w:val="left"/>
      <w:pPr>
        <w:tabs>
          <w:tab w:val="num" w:pos="1806"/>
        </w:tabs>
        <w:ind w:left="1806" w:hanging="224"/>
      </w:pPr>
    </w:lvl>
    <w:lvl w:ilvl="7">
      <w:start w:val="8"/>
      <w:numFmt w:val="upperLetter"/>
      <w:lvlText w:val="%8. "/>
      <w:lvlJc w:val="left"/>
      <w:pPr>
        <w:tabs>
          <w:tab w:val="num" w:pos="2030"/>
        </w:tabs>
        <w:ind w:left="2030" w:hanging="224"/>
      </w:pPr>
    </w:lvl>
    <w:lvl w:ilvl="8">
      <w:start w:val="9"/>
      <w:numFmt w:val="upperLetter"/>
      <w:lvlText w:val="%9. "/>
      <w:lvlJc w:val="left"/>
      <w:pPr>
        <w:tabs>
          <w:tab w:val="num" w:pos="2254"/>
        </w:tabs>
        <w:ind w:left="2254" w:hanging="224"/>
      </w:pPr>
    </w:lvl>
  </w:abstractNum>
  <w:abstractNum w:abstractNumId="3" w15:restartNumberingAfterBreak="0">
    <w:nsid w:val="0DB16A0A"/>
    <w:multiLevelType w:val="hybridMultilevel"/>
    <w:tmpl w:val="8F122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345B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8907CC"/>
    <w:multiLevelType w:val="multilevel"/>
    <w:tmpl w:val="B086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AD389D"/>
    <w:multiLevelType w:val="hybridMultilevel"/>
    <w:tmpl w:val="2C1C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93CEE"/>
    <w:multiLevelType w:val="hybridMultilevel"/>
    <w:tmpl w:val="4AA4C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02780"/>
    <w:multiLevelType w:val="hybridMultilevel"/>
    <w:tmpl w:val="44D4F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74DC6"/>
    <w:multiLevelType w:val="hybridMultilevel"/>
    <w:tmpl w:val="F9E8E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B5445A"/>
    <w:multiLevelType w:val="hybridMultilevel"/>
    <w:tmpl w:val="DBDAE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A44C5A"/>
    <w:multiLevelType w:val="multilevel"/>
    <w:tmpl w:val="5150C02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356CB0"/>
    <w:multiLevelType w:val="multilevel"/>
    <w:tmpl w:val="EF589506"/>
    <w:lvl w:ilvl="0">
      <w:start w:val="1"/>
      <w:numFmt w:val="decimal"/>
      <w:pStyle w:val="Heading10"/>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05E1271"/>
    <w:multiLevelType w:val="hybridMultilevel"/>
    <w:tmpl w:val="4FE47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1008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361BB3"/>
    <w:multiLevelType w:val="hybridMultilevel"/>
    <w:tmpl w:val="CA246F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9323B8D"/>
    <w:multiLevelType w:val="hybridMultilevel"/>
    <w:tmpl w:val="B3787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384B16"/>
    <w:multiLevelType w:val="hybridMultilevel"/>
    <w:tmpl w:val="B67AE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5F0BCC"/>
    <w:multiLevelType w:val="multilevel"/>
    <w:tmpl w:val="6756AFE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627445"/>
    <w:multiLevelType w:val="multilevel"/>
    <w:tmpl w:val="89ECBC3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40379E"/>
    <w:multiLevelType w:val="hybridMultilevel"/>
    <w:tmpl w:val="C7C0A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677BE7"/>
    <w:multiLevelType w:val="multilevel"/>
    <w:tmpl w:val="313C4404"/>
    <w:styleLink w:val="StyleNumbered"/>
    <w:lvl w:ilvl="0">
      <w:start w:val="1"/>
      <w:numFmt w:val="decimal"/>
      <w:lvlText w:val="%1."/>
      <w:lvlJc w:val="left"/>
      <w:pPr>
        <w:tabs>
          <w:tab w:val="num" w:pos="720"/>
        </w:tabs>
        <w:ind w:left="720" w:hanging="436"/>
      </w:pPr>
      <w:rPr>
        <w:rFonts w:ascii="Verdana" w:hAnsi="Verdana" w:hint="default"/>
        <w:kern w:val="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AFD49D9"/>
    <w:multiLevelType w:val="hybridMultilevel"/>
    <w:tmpl w:val="68FCF9AC"/>
    <w:lvl w:ilvl="0" w:tplc="AF863A8C">
      <w:start w:val="1"/>
      <w:numFmt w:val="decimal"/>
      <w:pStyle w:val="Numbered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BF4AA0"/>
    <w:multiLevelType w:val="hybridMultilevel"/>
    <w:tmpl w:val="1FC8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F8320C"/>
    <w:multiLevelType w:val="hybridMultilevel"/>
    <w:tmpl w:val="85B2960A"/>
    <w:lvl w:ilvl="0" w:tplc="934C7714">
      <w:start w:val="1"/>
      <w:numFmt w:val="bullet"/>
      <w:pStyle w:val="ListBullet2"/>
      <w:lvlText w:val=""/>
      <w:lvlJc w:val="left"/>
      <w:pPr>
        <w:ind w:left="1004" w:hanging="360"/>
      </w:pPr>
      <w:rPr>
        <w:rFonts w:ascii="Wingdings 3" w:hAnsi="Wingdings 3" w:hint="default"/>
        <w:color w:val="0085CA"/>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79477D98"/>
    <w:multiLevelType w:val="hybridMultilevel"/>
    <w:tmpl w:val="159AF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8F5DFF"/>
    <w:multiLevelType w:val="hybridMultilevel"/>
    <w:tmpl w:val="A8CC2746"/>
    <w:lvl w:ilvl="0" w:tplc="146266B8">
      <w:start w:val="1"/>
      <w:numFmt w:val="decimal"/>
      <w:lvlText w:val="%1.1.1.1.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BE37B84"/>
    <w:multiLevelType w:val="hybridMultilevel"/>
    <w:tmpl w:val="80F224B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num w:numId="1" w16cid:durableId="1014645585">
    <w:abstractNumId w:val="27"/>
  </w:num>
  <w:num w:numId="2" w16cid:durableId="159539660">
    <w:abstractNumId w:val="4"/>
  </w:num>
  <w:num w:numId="3" w16cid:durableId="1522551553">
    <w:abstractNumId w:val="14"/>
  </w:num>
  <w:num w:numId="4" w16cid:durableId="1836647834">
    <w:abstractNumId w:val="18"/>
  </w:num>
  <w:num w:numId="5" w16cid:durableId="1272781596">
    <w:abstractNumId w:val="19"/>
  </w:num>
  <w:num w:numId="6" w16cid:durableId="1888758838">
    <w:abstractNumId w:val="5"/>
  </w:num>
  <w:num w:numId="7" w16cid:durableId="1974291031">
    <w:abstractNumId w:val="20"/>
  </w:num>
  <w:num w:numId="8" w16cid:durableId="634868164">
    <w:abstractNumId w:val="2"/>
  </w:num>
  <w:num w:numId="9" w16cid:durableId="1382555528">
    <w:abstractNumId w:val="0"/>
  </w:num>
  <w:num w:numId="10" w16cid:durableId="1787113731">
    <w:abstractNumId w:val="0"/>
  </w:num>
  <w:num w:numId="11" w16cid:durableId="1167669378">
    <w:abstractNumId w:val="11"/>
  </w:num>
  <w:num w:numId="12" w16cid:durableId="172302466">
    <w:abstractNumId w:val="12"/>
  </w:num>
  <w:num w:numId="13" w16cid:durableId="1181356435">
    <w:abstractNumId w:val="12"/>
  </w:num>
  <w:num w:numId="14" w16cid:durableId="688412878">
    <w:abstractNumId w:val="12"/>
  </w:num>
  <w:num w:numId="15" w16cid:durableId="1144666543">
    <w:abstractNumId w:val="12"/>
  </w:num>
  <w:num w:numId="16" w16cid:durableId="484443267">
    <w:abstractNumId w:val="1"/>
  </w:num>
  <w:num w:numId="17" w16cid:durableId="1450859385">
    <w:abstractNumId w:val="24"/>
  </w:num>
  <w:num w:numId="18" w16cid:durableId="486867683">
    <w:abstractNumId w:val="1"/>
  </w:num>
  <w:num w:numId="19" w16cid:durableId="953950693">
    <w:abstractNumId w:val="24"/>
  </w:num>
  <w:num w:numId="20" w16cid:durableId="965044375">
    <w:abstractNumId w:val="22"/>
  </w:num>
  <w:num w:numId="21" w16cid:durableId="1828133719">
    <w:abstractNumId w:val="21"/>
  </w:num>
  <w:num w:numId="22" w16cid:durableId="835917865">
    <w:abstractNumId w:val="17"/>
  </w:num>
  <w:num w:numId="23" w16cid:durableId="483398187">
    <w:abstractNumId w:val="3"/>
  </w:num>
  <w:num w:numId="24" w16cid:durableId="387725480">
    <w:abstractNumId w:val="26"/>
  </w:num>
  <w:num w:numId="25" w16cid:durableId="448937715">
    <w:abstractNumId w:val="22"/>
  </w:num>
  <w:num w:numId="26" w16cid:durableId="1365252672">
    <w:abstractNumId w:val="8"/>
  </w:num>
  <w:num w:numId="27" w16cid:durableId="1731466254">
    <w:abstractNumId w:val="16"/>
  </w:num>
  <w:num w:numId="28" w16cid:durableId="136774432">
    <w:abstractNumId w:val="15"/>
  </w:num>
  <w:num w:numId="29" w16cid:durableId="972905088">
    <w:abstractNumId w:val="10"/>
  </w:num>
  <w:num w:numId="30" w16cid:durableId="2024356989">
    <w:abstractNumId w:val="23"/>
  </w:num>
  <w:num w:numId="31" w16cid:durableId="1659335387">
    <w:abstractNumId w:val="13"/>
  </w:num>
  <w:num w:numId="32" w16cid:durableId="182981314">
    <w:abstractNumId w:val="9"/>
  </w:num>
  <w:num w:numId="33" w16cid:durableId="1302535289">
    <w:abstractNumId w:val="25"/>
  </w:num>
  <w:num w:numId="34" w16cid:durableId="1730692868">
    <w:abstractNumId w:val="7"/>
  </w:num>
  <w:num w:numId="35" w16cid:durableId="16219534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D6"/>
    <w:rsid w:val="00004906"/>
    <w:rsid w:val="0001078C"/>
    <w:rsid w:val="00014C35"/>
    <w:rsid w:val="00022425"/>
    <w:rsid w:val="000303A1"/>
    <w:rsid w:val="000411F3"/>
    <w:rsid w:val="000468C5"/>
    <w:rsid w:val="00052A63"/>
    <w:rsid w:val="00086E5F"/>
    <w:rsid w:val="00096CF5"/>
    <w:rsid w:val="00097D41"/>
    <w:rsid w:val="000A0E6C"/>
    <w:rsid w:val="000A1376"/>
    <w:rsid w:val="000B65B2"/>
    <w:rsid w:val="000C363D"/>
    <w:rsid w:val="000C3813"/>
    <w:rsid w:val="000D35E0"/>
    <w:rsid w:val="000D3AF2"/>
    <w:rsid w:val="000E3734"/>
    <w:rsid w:val="000E3EC0"/>
    <w:rsid w:val="000E538E"/>
    <w:rsid w:val="000F0302"/>
    <w:rsid w:val="000F77AE"/>
    <w:rsid w:val="00100ECE"/>
    <w:rsid w:val="00130A1E"/>
    <w:rsid w:val="00132382"/>
    <w:rsid w:val="00142FAC"/>
    <w:rsid w:val="001500D6"/>
    <w:rsid w:val="0016246B"/>
    <w:rsid w:val="00180D94"/>
    <w:rsid w:val="00187ACE"/>
    <w:rsid w:val="00190387"/>
    <w:rsid w:val="001914FF"/>
    <w:rsid w:val="001B0191"/>
    <w:rsid w:val="001B42C0"/>
    <w:rsid w:val="001C23B9"/>
    <w:rsid w:val="001D4711"/>
    <w:rsid w:val="001D6237"/>
    <w:rsid w:val="001E1EDB"/>
    <w:rsid w:val="001F1998"/>
    <w:rsid w:val="001F6114"/>
    <w:rsid w:val="00205E01"/>
    <w:rsid w:val="0020651D"/>
    <w:rsid w:val="002130FA"/>
    <w:rsid w:val="00216DD2"/>
    <w:rsid w:val="00220D68"/>
    <w:rsid w:val="00227E4B"/>
    <w:rsid w:val="00236B80"/>
    <w:rsid w:val="00240DB2"/>
    <w:rsid w:val="002463C7"/>
    <w:rsid w:val="00256DCF"/>
    <w:rsid w:val="00280B91"/>
    <w:rsid w:val="00283254"/>
    <w:rsid w:val="002A721D"/>
    <w:rsid w:val="002B2B3F"/>
    <w:rsid w:val="002B44BE"/>
    <w:rsid w:val="002B54B6"/>
    <w:rsid w:val="002C574C"/>
    <w:rsid w:val="002D19E6"/>
    <w:rsid w:val="002E5968"/>
    <w:rsid w:val="002E5B31"/>
    <w:rsid w:val="002F3F80"/>
    <w:rsid w:val="003046B5"/>
    <w:rsid w:val="0031082A"/>
    <w:rsid w:val="00311787"/>
    <w:rsid w:val="00317A29"/>
    <w:rsid w:val="00327F96"/>
    <w:rsid w:val="003322D6"/>
    <w:rsid w:val="00341B16"/>
    <w:rsid w:val="003479E8"/>
    <w:rsid w:val="00361F10"/>
    <w:rsid w:val="00364EDF"/>
    <w:rsid w:val="00373C05"/>
    <w:rsid w:val="00374703"/>
    <w:rsid w:val="0037719B"/>
    <w:rsid w:val="00383E01"/>
    <w:rsid w:val="00396452"/>
    <w:rsid w:val="003B0C6C"/>
    <w:rsid w:val="003B2925"/>
    <w:rsid w:val="003B5A71"/>
    <w:rsid w:val="003D7E15"/>
    <w:rsid w:val="003E462A"/>
    <w:rsid w:val="003E689A"/>
    <w:rsid w:val="003E6C33"/>
    <w:rsid w:val="003F40B3"/>
    <w:rsid w:val="003F7F47"/>
    <w:rsid w:val="0040410B"/>
    <w:rsid w:val="00427B5B"/>
    <w:rsid w:val="00430D6C"/>
    <w:rsid w:val="00441C30"/>
    <w:rsid w:val="00445809"/>
    <w:rsid w:val="00447DF6"/>
    <w:rsid w:val="00456385"/>
    <w:rsid w:val="0045729A"/>
    <w:rsid w:val="00461287"/>
    <w:rsid w:val="00464456"/>
    <w:rsid w:val="004A76D2"/>
    <w:rsid w:val="004C0442"/>
    <w:rsid w:val="004C1F83"/>
    <w:rsid w:val="004C3327"/>
    <w:rsid w:val="004E2521"/>
    <w:rsid w:val="004E67CE"/>
    <w:rsid w:val="004E723E"/>
    <w:rsid w:val="004F7CFE"/>
    <w:rsid w:val="0051395D"/>
    <w:rsid w:val="00514E91"/>
    <w:rsid w:val="005504D0"/>
    <w:rsid w:val="00550A7E"/>
    <w:rsid w:val="00576E3B"/>
    <w:rsid w:val="00581EDB"/>
    <w:rsid w:val="005B4E0D"/>
    <w:rsid w:val="005D1715"/>
    <w:rsid w:val="005E2AC7"/>
    <w:rsid w:val="005E47B8"/>
    <w:rsid w:val="005E788A"/>
    <w:rsid w:val="005F0E8C"/>
    <w:rsid w:val="005F3BAF"/>
    <w:rsid w:val="00604700"/>
    <w:rsid w:val="00615B90"/>
    <w:rsid w:val="00631FB6"/>
    <w:rsid w:val="00634276"/>
    <w:rsid w:val="00642EAB"/>
    <w:rsid w:val="00643A7F"/>
    <w:rsid w:val="0064696E"/>
    <w:rsid w:val="0065131B"/>
    <w:rsid w:val="00655884"/>
    <w:rsid w:val="0066285C"/>
    <w:rsid w:val="00666333"/>
    <w:rsid w:val="0066700F"/>
    <w:rsid w:val="0068164B"/>
    <w:rsid w:val="006818CF"/>
    <w:rsid w:val="00692C5D"/>
    <w:rsid w:val="00694264"/>
    <w:rsid w:val="006A3DC7"/>
    <w:rsid w:val="006A5CAC"/>
    <w:rsid w:val="006D1726"/>
    <w:rsid w:val="00700DB3"/>
    <w:rsid w:val="007017DF"/>
    <w:rsid w:val="007277F7"/>
    <w:rsid w:val="0073176C"/>
    <w:rsid w:val="007352E8"/>
    <w:rsid w:val="00735380"/>
    <w:rsid w:val="007404F3"/>
    <w:rsid w:val="00740C4E"/>
    <w:rsid w:val="00740F8E"/>
    <w:rsid w:val="0079216F"/>
    <w:rsid w:val="007A385F"/>
    <w:rsid w:val="007A7B46"/>
    <w:rsid w:val="007A7D4B"/>
    <w:rsid w:val="007B68B4"/>
    <w:rsid w:val="007B7698"/>
    <w:rsid w:val="007C3A74"/>
    <w:rsid w:val="007C664A"/>
    <w:rsid w:val="007D0FA0"/>
    <w:rsid w:val="007D2030"/>
    <w:rsid w:val="007D20A4"/>
    <w:rsid w:val="007D7923"/>
    <w:rsid w:val="007E0E05"/>
    <w:rsid w:val="007E36D9"/>
    <w:rsid w:val="007E675F"/>
    <w:rsid w:val="00801B27"/>
    <w:rsid w:val="00802BE8"/>
    <w:rsid w:val="008102AC"/>
    <w:rsid w:val="008110DB"/>
    <w:rsid w:val="00816DAC"/>
    <w:rsid w:val="00852BEF"/>
    <w:rsid w:val="00855DE7"/>
    <w:rsid w:val="00870E20"/>
    <w:rsid w:val="00874632"/>
    <w:rsid w:val="00877858"/>
    <w:rsid w:val="00881C58"/>
    <w:rsid w:val="00882676"/>
    <w:rsid w:val="00891550"/>
    <w:rsid w:val="00896478"/>
    <w:rsid w:val="008A2175"/>
    <w:rsid w:val="008A3AF3"/>
    <w:rsid w:val="008A509D"/>
    <w:rsid w:val="008B05B6"/>
    <w:rsid w:val="008B543C"/>
    <w:rsid w:val="008D4658"/>
    <w:rsid w:val="008D5953"/>
    <w:rsid w:val="008D7162"/>
    <w:rsid w:val="008E4C7F"/>
    <w:rsid w:val="008F1EAE"/>
    <w:rsid w:val="00925792"/>
    <w:rsid w:val="00940CE3"/>
    <w:rsid w:val="00946F5C"/>
    <w:rsid w:val="0096208D"/>
    <w:rsid w:val="00967827"/>
    <w:rsid w:val="00973D5F"/>
    <w:rsid w:val="0098142A"/>
    <w:rsid w:val="009929FB"/>
    <w:rsid w:val="00996B5C"/>
    <w:rsid w:val="0099715C"/>
    <w:rsid w:val="009A2ACE"/>
    <w:rsid w:val="009B11D6"/>
    <w:rsid w:val="009B4413"/>
    <w:rsid w:val="009C0C5F"/>
    <w:rsid w:val="009C6C2C"/>
    <w:rsid w:val="009D2392"/>
    <w:rsid w:val="009F49F9"/>
    <w:rsid w:val="00A07FFC"/>
    <w:rsid w:val="00A104DA"/>
    <w:rsid w:val="00A11244"/>
    <w:rsid w:val="00A160D7"/>
    <w:rsid w:val="00A23196"/>
    <w:rsid w:val="00A255ED"/>
    <w:rsid w:val="00A333CD"/>
    <w:rsid w:val="00A3365E"/>
    <w:rsid w:val="00A33922"/>
    <w:rsid w:val="00A4461D"/>
    <w:rsid w:val="00A45AED"/>
    <w:rsid w:val="00A60596"/>
    <w:rsid w:val="00A612C4"/>
    <w:rsid w:val="00A62C5B"/>
    <w:rsid w:val="00A6411D"/>
    <w:rsid w:val="00A7161D"/>
    <w:rsid w:val="00A76FF7"/>
    <w:rsid w:val="00A936BF"/>
    <w:rsid w:val="00AB1EE6"/>
    <w:rsid w:val="00AB4CAB"/>
    <w:rsid w:val="00AC19D8"/>
    <w:rsid w:val="00AC7610"/>
    <w:rsid w:val="00AD0512"/>
    <w:rsid w:val="00AD2E40"/>
    <w:rsid w:val="00AE0AEE"/>
    <w:rsid w:val="00AF1D69"/>
    <w:rsid w:val="00B031D6"/>
    <w:rsid w:val="00B03C3E"/>
    <w:rsid w:val="00B042CF"/>
    <w:rsid w:val="00B20740"/>
    <w:rsid w:val="00B20AE6"/>
    <w:rsid w:val="00B24B7C"/>
    <w:rsid w:val="00B3093A"/>
    <w:rsid w:val="00B35E27"/>
    <w:rsid w:val="00B4290B"/>
    <w:rsid w:val="00B51622"/>
    <w:rsid w:val="00B55009"/>
    <w:rsid w:val="00B62722"/>
    <w:rsid w:val="00B6672F"/>
    <w:rsid w:val="00B828BE"/>
    <w:rsid w:val="00B910B2"/>
    <w:rsid w:val="00BA3224"/>
    <w:rsid w:val="00BB0AB6"/>
    <w:rsid w:val="00BF5FAE"/>
    <w:rsid w:val="00C00D81"/>
    <w:rsid w:val="00C00DE7"/>
    <w:rsid w:val="00C02833"/>
    <w:rsid w:val="00C03E5A"/>
    <w:rsid w:val="00C03EEC"/>
    <w:rsid w:val="00C06392"/>
    <w:rsid w:val="00C107E9"/>
    <w:rsid w:val="00C215E3"/>
    <w:rsid w:val="00C217B0"/>
    <w:rsid w:val="00C2783B"/>
    <w:rsid w:val="00C33187"/>
    <w:rsid w:val="00C422CE"/>
    <w:rsid w:val="00C4475D"/>
    <w:rsid w:val="00C46613"/>
    <w:rsid w:val="00C60432"/>
    <w:rsid w:val="00C62C80"/>
    <w:rsid w:val="00C67DA4"/>
    <w:rsid w:val="00C85893"/>
    <w:rsid w:val="00C94451"/>
    <w:rsid w:val="00CB5100"/>
    <w:rsid w:val="00CC0E69"/>
    <w:rsid w:val="00CC2B7B"/>
    <w:rsid w:val="00CD089B"/>
    <w:rsid w:val="00CD2B36"/>
    <w:rsid w:val="00CD6EEF"/>
    <w:rsid w:val="00CE4D12"/>
    <w:rsid w:val="00D066EE"/>
    <w:rsid w:val="00D12C28"/>
    <w:rsid w:val="00D14D0D"/>
    <w:rsid w:val="00D20F03"/>
    <w:rsid w:val="00D50C98"/>
    <w:rsid w:val="00D55D76"/>
    <w:rsid w:val="00D61669"/>
    <w:rsid w:val="00D63BAC"/>
    <w:rsid w:val="00D63D63"/>
    <w:rsid w:val="00D6402E"/>
    <w:rsid w:val="00D656D4"/>
    <w:rsid w:val="00D6781D"/>
    <w:rsid w:val="00D811ED"/>
    <w:rsid w:val="00D82877"/>
    <w:rsid w:val="00D91ECE"/>
    <w:rsid w:val="00D945B2"/>
    <w:rsid w:val="00DA1252"/>
    <w:rsid w:val="00DB4394"/>
    <w:rsid w:val="00DB5975"/>
    <w:rsid w:val="00DB76AF"/>
    <w:rsid w:val="00DF7720"/>
    <w:rsid w:val="00E00FC4"/>
    <w:rsid w:val="00E03464"/>
    <w:rsid w:val="00E036C1"/>
    <w:rsid w:val="00E12A99"/>
    <w:rsid w:val="00E14788"/>
    <w:rsid w:val="00E16996"/>
    <w:rsid w:val="00E20E62"/>
    <w:rsid w:val="00E234CD"/>
    <w:rsid w:val="00E32616"/>
    <w:rsid w:val="00E73439"/>
    <w:rsid w:val="00E753B7"/>
    <w:rsid w:val="00E8745A"/>
    <w:rsid w:val="00EA0F47"/>
    <w:rsid w:val="00EB1DDE"/>
    <w:rsid w:val="00EB278A"/>
    <w:rsid w:val="00EB3CEC"/>
    <w:rsid w:val="00EB5917"/>
    <w:rsid w:val="00EB73C1"/>
    <w:rsid w:val="00EC4295"/>
    <w:rsid w:val="00EC56AA"/>
    <w:rsid w:val="00EC5C1D"/>
    <w:rsid w:val="00ED01B0"/>
    <w:rsid w:val="00EE4D3E"/>
    <w:rsid w:val="00F02A76"/>
    <w:rsid w:val="00F13E90"/>
    <w:rsid w:val="00F2320D"/>
    <w:rsid w:val="00F342A8"/>
    <w:rsid w:val="00F35F95"/>
    <w:rsid w:val="00F40055"/>
    <w:rsid w:val="00F47349"/>
    <w:rsid w:val="00F608C0"/>
    <w:rsid w:val="00F62EAD"/>
    <w:rsid w:val="00F70198"/>
    <w:rsid w:val="00F73033"/>
    <w:rsid w:val="00F76C91"/>
    <w:rsid w:val="00F9048F"/>
    <w:rsid w:val="00F95BB8"/>
    <w:rsid w:val="00F962AE"/>
    <w:rsid w:val="00FA159D"/>
    <w:rsid w:val="00FB197A"/>
    <w:rsid w:val="00FC0338"/>
    <w:rsid w:val="00FC044B"/>
    <w:rsid w:val="00FC2256"/>
    <w:rsid w:val="00FD0D76"/>
    <w:rsid w:val="00FD47DE"/>
    <w:rsid w:val="00FD4FC3"/>
    <w:rsid w:val="00FE36E0"/>
    <w:rsid w:val="00FF6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A5EC33"/>
  <w15:chartTrackingRefBased/>
  <w15:docId w15:val="{709A9346-0D62-4E3C-999C-0A31D9179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120" w:after="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7"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6BF"/>
    <w:pPr>
      <w:spacing w:before="60" w:after="60" w:line="276" w:lineRule="auto"/>
    </w:pPr>
    <w:rPr>
      <w:rFonts w:ascii="Arial" w:hAnsi="Arial" w:cs="Arial"/>
      <w:color w:val="212322" w:themeColor="text2"/>
      <w:spacing w:val="-4"/>
    </w:rPr>
  </w:style>
  <w:style w:type="paragraph" w:styleId="Heading10">
    <w:name w:val="heading 1"/>
    <w:basedOn w:val="Title"/>
    <w:next w:val="Normal"/>
    <w:link w:val="Heading1Char"/>
    <w:qFormat/>
    <w:rsid w:val="00A936BF"/>
    <w:pPr>
      <w:numPr>
        <w:numId w:val="15"/>
      </w:numPr>
      <w:spacing w:before="120"/>
      <w:outlineLvl w:val="0"/>
    </w:pPr>
    <w:rPr>
      <w:b/>
      <w:sz w:val="40"/>
      <w:szCs w:val="64"/>
    </w:rPr>
  </w:style>
  <w:style w:type="paragraph" w:styleId="Heading2">
    <w:name w:val="heading 2"/>
    <w:basedOn w:val="Heading10"/>
    <w:next w:val="Normal"/>
    <w:link w:val="Heading2Char"/>
    <w:unhideWhenUsed/>
    <w:qFormat/>
    <w:rsid w:val="00A936BF"/>
    <w:pPr>
      <w:numPr>
        <w:ilvl w:val="1"/>
      </w:numPr>
      <w:outlineLvl w:val="1"/>
    </w:pPr>
    <w:rPr>
      <w:sz w:val="36"/>
      <w:szCs w:val="48"/>
    </w:rPr>
  </w:style>
  <w:style w:type="paragraph" w:styleId="Heading3">
    <w:name w:val="heading 3"/>
    <w:basedOn w:val="Heading2"/>
    <w:next w:val="Normal"/>
    <w:link w:val="Heading3Char"/>
    <w:unhideWhenUsed/>
    <w:qFormat/>
    <w:rsid w:val="00A936BF"/>
    <w:pPr>
      <w:numPr>
        <w:ilvl w:val="2"/>
      </w:numPr>
      <w:outlineLvl w:val="2"/>
    </w:pPr>
    <w:rPr>
      <w:sz w:val="32"/>
      <w:szCs w:val="36"/>
    </w:rPr>
  </w:style>
  <w:style w:type="paragraph" w:styleId="Heading4">
    <w:name w:val="heading 4"/>
    <w:basedOn w:val="Heading3"/>
    <w:next w:val="Normal"/>
    <w:link w:val="Heading4Char"/>
    <w:unhideWhenUsed/>
    <w:qFormat/>
    <w:rsid w:val="00A936BF"/>
    <w:pPr>
      <w:numPr>
        <w:ilvl w:val="3"/>
      </w:numPr>
      <w:outlineLvl w:val="3"/>
    </w:pPr>
    <w:rPr>
      <w:sz w:val="28"/>
    </w:rPr>
  </w:style>
  <w:style w:type="paragraph" w:styleId="Heading5">
    <w:name w:val="heading 5"/>
    <w:basedOn w:val="Heading4"/>
    <w:next w:val="Normal"/>
    <w:link w:val="Heading5Char"/>
    <w:unhideWhenUsed/>
    <w:qFormat/>
    <w:rsid w:val="00A936BF"/>
    <w:pPr>
      <w:numPr>
        <w:ilvl w:val="4"/>
      </w:numPr>
      <w:spacing w:before="80" w:after="20"/>
      <w:outlineLvl w:val="4"/>
    </w:pPr>
    <w:rPr>
      <w:sz w:val="24"/>
      <w:szCs w:val="24"/>
    </w:rPr>
  </w:style>
  <w:style w:type="paragraph" w:styleId="Heading6">
    <w:name w:val="heading 6"/>
    <w:aliases w:val="Heading 6 UKDS"/>
    <w:basedOn w:val="Heading5"/>
    <w:next w:val="Normal"/>
    <w:link w:val="Heading6Char"/>
    <w:uiPriority w:val="7"/>
    <w:unhideWhenUsed/>
    <w:qFormat/>
    <w:rsid w:val="00694264"/>
    <w:pPr>
      <w:numPr>
        <w:ilvl w:val="5"/>
      </w:numPr>
      <w:outlineLvl w:val="5"/>
    </w:pPr>
  </w:style>
  <w:style w:type="paragraph" w:styleId="Heading7">
    <w:name w:val="heading 7"/>
    <w:aliases w:val="Heading 7 UKDS"/>
    <w:basedOn w:val="Normal"/>
    <w:next w:val="Normal"/>
    <w:link w:val="Heading7Char"/>
    <w:unhideWhenUsed/>
    <w:rsid w:val="003B2925"/>
    <w:pPr>
      <w:numPr>
        <w:ilvl w:val="6"/>
        <w:numId w:val="15"/>
      </w:numPr>
      <w:spacing w:before="80"/>
      <w:outlineLvl w:val="6"/>
    </w:pPr>
    <w:rPr>
      <w:b/>
      <w:bCs/>
      <w:iCs/>
      <w:color w:val="702082" w:themeColor="text1"/>
      <w:spacing w:val="0"/>
      <w:sz w:val="22"/>
    </w:rPr>
  </w:style>
  <w:style w:type="paragraph" w:styleId="Heading8">
    <w:name w:val="heading 8"/>
    <w:aliases w:val="Heading 8 UKDS"/>
    <w:basedOn w:val="Heading7"/>
    <w:next w:val="Normal"/>
    <w:link w:val="Heading8Char"/>
    <w:unhideWhenUsed/>
    <w:rsid w:val="003B2925"/>
    <w:pPr>
      <w:numPr>
        <w:ilvl w:val="7"/>
      </w:numPr>
      <w:outlineLvl w:val="7"/>
    </w:pPr>
    <w:rPr>
      <w:iCs w:val="0"/>
      <w:szCs w:val="18"/>
    </w:rPr>
  </w:style>
  <w:style w:type="paragraph" w:styleId="Heading9">
    <w:name w:val="heading 9"/>
    <w:aliases w:val="Heading 9 UKDS"/>
    <w:basedOn w:val="Heading8"/>
    <w:next w:val="Normal"/>
    <w:link w:val="Heading9Char"/>
    <w:unhideWhenUsed/>
    <w:rsid w:val="003B2925"/>
    <w:pPr>
      <w:numPr>
        <w:ilvl w:val="8"/>
      </w:numPr>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C98"/>
    <w:pPr>
      <w:tabs>
        <w:tab w:val="center" w:pos="4680"/>
        <w:tab w:val="right" w:pos="9360"/>
      </w:tabs>
    </w:pPr>
  </w:style>
  <w:style w:type="character" w:customStyle="1" w:styleId="HeaderChar">
    <w:name w:val="Header Char"/>
    <w:basedOn w:val="DefaultParagraphFont"/>
    <w:link w:val="Header"/>
    <w:uiPriority w:val="99"/>
    <w:rsid w:val="00D50C98"/>
  </w:style>
  <w:style w:type="paragraph" w:styleId="Footer">
    <w:name w:val="footer"/>
    <w:basedOn w:val="Normal"/>
    <w:link w:val="FooterChar"/>
    <w:uiPriority w:val="99"/>
    <w:unhideWhenUsed/>
    <w:rsid w:val="00D50C98"/>
    <w:pPr>
      <w:tabs>
        <w:tab w:val="center" w:pos="4680"/>
        <w:tab w:val="right" w:pos="9360"/>
      </w:tabs>
    </w:pPr>
  </w:style>
  <w:style w:type="character" w:customStyle="1" w:styleId="FooterChar">
    <w:name w:val="Footer Char"/>
    <w:basedOn w:val="DefaultParagraphFont"/>
    <w:link w:val="Footer"/>
    <w:uiPriority w:val="99"/>
    <w:rsid w:val="00D50C98"/>
  </w:style>
  <w:style w:type="paragraph" w:customStyle="1" w:styleId="BasicParagraph">
    <w:name w:val="[Basic Paragraph]"/>
    <w:basedOn w:val="Normal"/>
    <w:uiPriority w:val="99"/>
    <w:rsid w:val="00427B5B"/>
    <w:pPr>
      <w:autoSpaceDE w:val="0"/>
      <w:autoSpaceDN w:val="0"/>
      <w:adjustRightInd w:val="0"/>
      <w:spacing w:line="288" w:lineRule="auto"/>
      <w:textAlignment w:val="center"/>
    </w:pPr>
    <w:rPr>
      <w:rFonts w:ascii="MinionPro-Regular" w:hAnsi="MinionPro-Regular" w:cs="MinionPro-Regular"/>
      <w:color w:val="000000"/>
      <w14:textFill>
        <w14:solidFill>
          <w14:srgbClr w14:val="000000">
            <w14:lumMod w14:val="95000"/>
            <w14:lumOff w14:val="5000"/>
          </w14:srgbClr>
        </w14:solidFill>
      </w14:textFill>
    </w:rPr>
  </w:style>
  <w:style w:type="paragraph" w:styleId="NoSpacing">
    <w:name w:val="No Spacing"/>
    <w:link w:val="NoSpacingChar"/>
    <w:uiPriority w:val="1"/>
    <w:rsid w:val="00666333"/>
    <w:rPr>
      <w:rFonts w:eastAsiaTheme="minorEastAsia"/>
      <w:sz w:val="22"/>
      <w:szCs w:val="22"/>
      <w:lang w:val="en-US" w:eastAsia="zh-CN"/>
    </w:rPr>
  </w:style>
  <w:style w:type="character" w:customStyle="1" w:styleId="NoSpacingChar">
    <w:name w:val="No Spacing Char"/>
    <w:basedOn w:val="DefaultParagraphFont"/>
    <w:link w:val="NoSpacing"/>
    <w:uiPriority w:val="1"/>
    <w:rsid w:val="00666333"/>
    <w:rPr>
      <w:rFonts w:eastAsiaTheme="minorEastAsia"/>
      <w:sz w:val="22"/>
      <w:szCs w:val="22"/>
      <w:lang w:val="en-US" w:eastAsia="zh-CN"/>
    </w:rPr>
  </w:style>
  <w:style w:type="paragraph" w:styleId="Title">
    <w:name w:val="Title"/>
    <w:aliases w:val="Title UKDS"/>
    <w:basedOn w:val="BasicParagraph"/>
    <w:next w:val="Normal"/>
    <w:link w:val="TitleChar"/>
    <w:qFormat/>
    <w:rsid w:val="009B11D6"/>
    <w:pPr>
      <w:suppressAutoHyphens/>
      <w:spacing w:before="200" w:after="40" w:line="240" w:lineRule="auto"/>
    </w:pPr>
    <w:rPr>
      <w:rFonts w:ascii="Arial" w:hAnsi="Arial" w:cs="Arial"/>
      <w:color w:val="702082" w:themeColor="text1"/>
      <w:spacing w:val="0"/>
      <w:sz w:val="56"/>
      <w:szCs w:val="96"/>
      <w14:textFill>
        <w14:solidFill>
          <w14:schemeClr w14:val="tx1">
            <w14:lumMod w14:val="95000"/>
            <w14:lumOff w14:val="5000"/>
            <w14:lumMod w14:val="95000"/>
            <w14:lumOff w14:val="5000"/>
          </w14:schemeClr>
        </w14:solidFill>
      </w14:textFill>
    </w:rPr>
  </w:style>
  <w:style w:type="character" w:customStyle="1" w:styleId="TitleChar">
    <w:name w:val="Title Char"/>
    <w:aliases w:val="Title UKDS Char"/>
    <w:basedOn w:val="DefaultParagraphFont"/>
    <w:link w:val="Title"/>
    <w:rsid w:val="009B11D6"/>
    <w:rPr>
      <w:rFonts w:ascii="Arial" w:hAnsi="Arial" w:cs="Arial"/>
      <w:color w:val="702082" w:themeColor="text1"/>
      <w:sz w:val="56"/>
      <w:szCs w:val="96"/>
      <w14:textFill>
        <w14:solidFill>
          <w14:schemeClr w14:val="tx1">
            <w14:lumMod w14:val="95000"/>
            <w14:lumOff w14:val="5000"/>
            <w14:lumMod w14:val="95000"/>
            <w14:lumOff w14:val="5000"/>
          </w14:schemeClr>
        </w14:solidFill>
      </w14:textFill>
    </w:rPr>
  </w:style>
  <w:style w:type="paragraph" w:styleId="Subtitle">
    <w:name w:val="Subtitle"/>
    <w:aliases w:val="Subtitle UKDS"/>
    <w:basedOn w:val="BasicParagraph"/>
    <w:next w:val="Normal"/>
    <w:link w:val="SubtitleChar"/>
    <w:autoRedefine/>
    <w:uiPriority w:val="8"/>
    <w:qFormat/>
    <w:rsid w:val="00E00FC4"/>
    <w:pPr>
      <w:suppressAutoHyphens/>
      <w:spacing w:before="200" w:after="100" w:line="276" w:lineRule="auto"/>
    </w:pPr>
    <w:rPr>
      <w:rFonts w:ascii="Arial" w:hAnsi="Arial" w:cs="Arial"/>
      <w:noProof/>
      <w:color w:val="212322" w:themeColor="text2"/>
      <w:spacing w:val="0"/>
      <w:sz w:val="36"/>
      <w:szCs w:val="40"/>
      <w14:textFill>
        <w14:solidFill>
          <w14:schemeClr w14:val="tx2">
            <w14:lumMod w14:val="95000"/>
            <w14:lumOff w14:val="5000"/>
            <w14:lumMod w14:val="95000"/>
            <w14:lumOff w14:val="5000"/>
          </w14:schemeClr>
        </w14:solidFill>
      </w14:textFill>
    </w:rPr>
  </w:style>
  <w:style w:type="character" w:customStyle="1" w:styleId="SubtitleChar">
    <w:name w:val="Subtitle Char"/>
    <w:aliases w:val="Subtitle UKDS Char"/>
    <w:basedOn w:val="DefaultParagraphFont"/>
    <w:link w:val="Subtitle"/>
    <w:uiPriority w:val="8"/>
    <w:rsid w:val="00E00FC4"/>
    <w:rPr>
      <w:rFonts w:ascii="Arial" w:hAnsi="Arial" w:cs="Arial"/>
      <w:noProof/>
      <w:color w:val="212322" w:themeColor="text2"/>
      <w:sz w:val="36"/>
      <w:szCs w:val="40"/>
      <w14:textFill>
        <w14:solidFill>
          <w14:schemeClr w14:val="tx2">
            <w14:lumMod w14:val="95000"/>
            <w14:lumOff w14:val="5000"/>
            <w14:lumMod w14:val="95000"/>
            <w14:lumOff w14:val="5000"/>
          </w14:schemeClr>
        </w14:solidFill>
      </w14:textFill>
    </w:rPr>
  </w:style>
  <w:style w:type="character" w:customStyle="1" w:styleId="Heading1Char">
    <w:name w:val="Heading 1 Char"/>
    <w:basedOn w:val="DefaultParagraphFont"/>
    <w:link w:val="Heading10"/>
    <w:rsid w:val="00A936BF"/>
    <w:rPr>
      <w:rFonts w:ascii="Arial" w:hAnsi="Arial" w:cs="Arial"/>
      <w:b/>
      <w:color w:val="702082" w:themeColor="text1"/>
      <w:sz w:val="40"/>
      <w:szCs w:val="64"/>
      <w14:textFill>
        <w14:solidFill>
          <w14:schemeClr w14:val="tx1">
            <w14:lumMod w14:val="95000"/>
            <w14:lumOff w14:val="5000"/>
            <w14:lumMod w14:val="95000"/>
            <w14:lumOff w14:val="5000"/>
          </w14:schemeClr>
        </w14:solidFill>
      </w14:textFill>
    </w:rPr>
  </w:style>
  <w:style w:type="character" w:customStyle="1" w:styleId="Heading2Char">
    <w:name w:val="Heading 2 Char"/>
    <w:basedOn w:val="DefaultParagraphFont"/>
    <w:link w:val="Heading2"/>
    <w:rsid w:val="00A936BF"/>
    <w:rPr>
      <w:rFonts w:ascii="Arial" w:hAnsi="Arial" w:cs="Arial"/>
      <w:b/>
      <w:color w:val="702082" w:themeColor="text1"/>
      <w:sz w:val="36"/>
      <w:szCs w:val="48"/>
      <w14:textFill>
        <w14:solidFill>
          <w14:schemeClr w14:val="tx1">
            <w14:lumMod w14:val="95000"/>
            <w14:lumOff w14:val="5000"/>
            <w14:lumMod w14:val="95000"/>
            <w14:lumOff w14:val="5000"/>
          </w14:schemeClr>
        </w14:solidFill>
      </w14:textFill>
    </w:rPr>
  </w:style>
  <w:style w:type="character" w:customStyle="1" w:styleId="Heading3Char">
    <w:name w:val="Heading 3 Char"/>
    <w:basedOn w:val="DefaultParagraphFont"/>
    <w:link w:val="Heading3"/>
    <w:rsid w:val="00A936BF"/>
    <w:rPr>
      <w:rFonts w:ascii="Arial" w:hAnsi="Arial" w:cs="Arial"/>
      <w:b/>
      <w:color w:val="702082" w:themeColor="text1"/>
      <w:sz w:val="32"/>
      <w:szCs w:val="36"/>
      <w14:textFill>
        <w14:solidFill>
          <w14:schemeClr w14:val="tx1">
            <w14:lumMod w14:val="95000"/>
            <w14:lumOff w14:val="5000"/>
            <w14:lumMod w14:val="95000"/>
            <w14:lumOff w14:val="5000"/>
          </w14:schemeClr>
        </w14:solidFill>
      </w14:textFill>
    </w:rPr>
  </w:style>
  <w:style w:type="character" w:customStyle="1" w:styleId="Heading4Char">
    <w:name w:val="Heading 4 Char"/>
    <w:basedOn w:val="DefaultParagraphFont"/>
    <w:link w:val="Heading4"/>
    <w:rsid w:val="00A936BF"/>
    <w:rPr>
      <w:rFonts w:ascii="Arial" w:hAnsi="Arial" w:cs="Arial"/>
      <w:b/>
      <w:color w:val="702082" w:themeColor="text1"/>
      <w:sz w:val="28"/>
      <w:szCs w:val="36"/>
      <w14:textFill>
        <w14:solidFill>
          <w14:schemeClr w14:val="tx1">
            <w14:lumMod w14:val="95000"/>
            <w14:lumOff w14:val="5000"/>
            <w14:lumMod w14:val="95000"/>
            <w14:lumOff w14:val="5000"/>
          </w14:schemeClr>
        </w14:solidFill>
      </w14:textFill>
    </w:rPr>
  </w:style>
  <w:style w:type="character" w:customStyle="1" w:styleId="Heading5Char">
    <w:name w:val="Heading 5 Char"/>
    <w:basedOn w:val="DefaultParagraphFont"/>
    <w:link w:val="Heading5"/>
    <w:rsid w:val="00A936BF"/>
    <w:rPr>
      <w:rFonts w:ascii="Arial" w:hAnsi="Arial" w:cs="Arial"/>
      <w:b/>
      <w:color w:val="702082" w:themeColor="text1"/>
      <w14:textFill>
        <w14:solidFill>
          <w14:schemeClr w14:val="tx1">
            <w14:lumMod w14:val="95000"/>
            <w14:lumOff w14:val="5000"/>
            <w14:lumMod w14:val="95000"/>
            <w14:lumOff w14:val="5000"/>
          </w14:schemeClr>
        </w14:solidFill>
      </w14:textFill>
    </w:rPr>
  </w:style>
  <w:style w:type="character" w:customStyle="1" w:styleId="Heading6Char">
    <w:name w:val="Heading 6 Char"/>
    <w:aliases w:val="Heading 6 UKDS Char"/>
    <w:basedOn w:val="DefaultParagraphFont"/>
    <w:link w:val="Heading6"/>
    <w:uiPriority w:val="9"/>
    <w:rsid w:val="00694264"/>
    <w:rPr>
      <w:rFonts w:ascii="Arial" w:hAnsi="Arial" w:cs="Arial"/>
      <w:b/>
      <w:bCs/>
      <w:color w:val="49146A"/>
      <w:spacing w:val="-10"/>
      <w14:textFill>
        <w14:solidFill>
          <w14:srgbClr w14:val="49146A">
            <w14:lumMod w14:val="95000"/>
            <w14:lumOff w14:val="5000"/>
          </w14:srgbClr>
        </w14:solidFill>
      </w14:textFill>
    </w:rPr>
  </w:style>
  <w:style w:type="character" w:styleId="SubtleEmphasis">
    <w:name w:val="Subtle Emphasis"/>
    <w:uiPriority w:val="19"/>
    <w:rsid w:val="00A62C5B"/>
  </w:style>
  <w:style w:type="character" w:customStyle="1" w:styleId="Heading7Char">
    <w:name w:val="Heading 7 Char"/>
    <w:aliases w:val="Heading 7 UKDS Char"/>
    <w:basedOn w:val="DefaultParagraphFont"/>
    <w:link w:val="Heading7"/>
    <w:rsid w:val="003B2925"/>
    <w:rPr>
      <w:rFonts w:ascii="Arial" w:hAnsi="Arial" w:cs="Arial"/>
      <w:b/>
      <w:bCs/>
      <w:iCs/>
      <w:color w:val="702082" w:themeColor="text1"/>
      <w:sz w:val="22"/>
    </w:rPr>
  </w:style>
  <w:style w:type="character" w:customStyle="1" w:styleId="Heading8Char">
    <w:name w:val="Heading 8 Char"/>
    <w:aliases w:val="Heading 8 UKDS Char"/>
    <w:basedOn w:val="DefaultParagraphFont"/>
    <w:link w:val="Heading8"/>
    <w:rsid w:val="003B2925"/>
    <w:rPr>
      <w:rFonts w:ascii="Arial" w:hAnsi="Arial" w:cs="Arial"/>
      <w:b/>
      <w:bCs/>
      <w:color w:val="702082" w:themeColor="text1"/>
      <w:sz w:val="22"/>
      <w:szCs w:val="18"/>
    </w:rPr>
  </w:style>
  <w:style w:type="character" w:customStyle="1" w:styleId="Heading9Char">
    <w:name w:val="Heading 9 Char"/>
    <w:aliases w:val="Heading 9 UKDS Char"/>
    <w:basedOn w:val="DefaultParagraphFont"/>
    <w:link w:val="Heading9"/>
    <w:rsid w:val="003B2925"/>
    <w:rPr>
      <w:rFonts w:ascii="Arial" w:hAnsi="Arial" w:cs="Arial"/>
      <w:b/>
      <w:bCs/>
      <w:iCs/>
      <w:color w:val="702082" w:themeColor="text1"/>
      <w:sz w:val="22"/>
      <w:szCs w:val="18"/>
    </w:rPr>
  </w:style>
  <w:style w:type="paragraph" w:styleId="Quote">
    <w:name w:val="Quote"/>
    <w:basedOn w:val="Normal"/>
    <w:next w:val="Normal"/>
    <w:link w:val="QuoteChar"/>
    <w:uiPriority w:val="99"/>
    <w:qFormat/>
    <w:rsid w:val="00A62C5B"/>
    <w:pPr>
      <w:pBdr>
        <w:left w:val="single" w:sz="4" w:space="4" w:color="auto"/>
      </w:pBdr>
    </w:pPr>
    <w:rPr>
      <w:b/>
      <w:bCs/>
      <w:spacing w:val="0"/>
      <w:sz w:val="28"/>
      <w:szCs w:val="28"/>
    </w:rPr>
  </w:style>
  <w:style w:type="character" w:customStyle="1" w:styleId="QuoteChar">
    <w:name w:val="Quote Char"/>
    <w:basedOn w:val="DefaultParagraphFont"/>
    <w:link w:val="Quote"/>
    <w:uiPriority w:val="99"/>
    <w:rsid w:val="00A62C5B"/>
    <w:rPr>
      <w:rFonts w:ascii="Arial" w:hAnsi="Arial" w:cs="Arial"/>
      <w:b/>
      <w:bCs/>
      <w:color w:val="212322" w:themeColor="text2"/>
      <w:sz w:val="28"/>
      <w:szCs w:val="28"/>
    </w:rPr>
  </w:style>
  <w:style w:type="character" w:styleId="Strong">
    <w:name w:val="Strong"/>
    <w:basedOn w:val="DefaultParagraphFont"/>
    <w:uiPriority w:val="22"/>
    <w:rsid w:val="000B65B2"/>
    <w:rPr>
      <w:b/>
      <w:bCs/>
    </w:rPr>
  </w:style>
  <w:style w:type="paragraph" w:styleId="IntenseQuote">
    <w:name w:val="Intense Quote"/>
    <w:basedOn w:val="Normal"/>
    <w:next w:val="Normal"/>
    <w:link w:val="IntenseQuoteChar"/>
    <w:uiPriority w:val="30"/>
    <w:rsid w:val="000B65B2"/>
    <w:pPr>
      <w:pBdr>
        <w:top w:val="single" w:sz="4" w:space="10" w:color="008755" w:themeColor="accent1"/>
        <w:bottom w:val="single" w:sz="4" w:space="10" w:color="008755" w:themeColor="accent1"/>
      </w:pBdr>
      <w:spacing w:before="360" w:after="360"/>
      <w:ind w:left="864" w:right="864"/>
      <w:jc w:val="center"/>
    </w:pPr>
    <w:rPr>
      <w:b/>
      <w:bCs/>
      <w:i/>
      <w:iCs/>
      <w:color w:val="49146A"/>
      <w:sz w:val="28"/>
      <w:szCs w:val="28"/>
    </w:rPr>
  </w:style>
  <w:style w:type="character" w:customStyle="1" w:styleId="IntenseQuoteChar">
    <w:name w:val="Intense Quote Char"/>
    <w:basedOn w:val="DefaultParagraphFont"/>
    <w:link w:val="IntenseQuote"/>
    <w:uiPriority w:val="30"/>
    <w:rsid w:val="000B65B2"/>
    <w:rPr>
      <w:rFonts w:ascii="Arial" w:hAnsi="Arial" w:cs="Arial"/>
      <w:b/>
      <w:bCs/>
      <w:i/>
      <w:iCs/>
      <w:color w:val="49146A"/>
      <w:spacing w:val="-4"/>
      <w:sz w:val="28"/>
      <w:szCs w:val="28"/>
    </w:rPr>
  </w:style>
  <w:style w:type="character" w:styleId="IntenseReference">
    <w:name w:val="Intense Reference"/>
    <w:basedOn w:val="DefaultParagraphFont"/>
    <w:uiPriority w:val="32"/>
    <w:rsid w:val="000B65B2"/>
    <w:rPr>
      <w:b/>
      <w:bCs/>
      <w:smallCaps/>
      <w:color w:val="49146A"/>
      <w:spacing w:val="5"/>
      <w:sz w:val="18"/>
      <w:szCs w:val="18"/>
    </w:rPr>
  </w:style>
  <w:style w:type="character" w:styleId="SubtleReference">
    <w:name w:val="Subtle Reference"/>
    <w:uiPriority w:val="31"/>
    <w:rsid w:val="000B65B2"/>
    <w:rPr>
      <w:sz w:val="18"/>
      <w:szCs w:val="18"/>
    </w:rPr>
  </w:style>
  <w:style w:type="character" w:styleId="BookTitle">
    <w:name w:val="Book Title"/>
    <w:uiPriority w:val="33"/>
    <w:rsid w:val="000B65B2"/>
  </w:style>
  <w:style w:type="paragraph" w:styleId="ListParagraph">
    <w:name w:val="List Paragraph"/>
    <w:basedOn w:val="Normal"/>
    <w:uiPriority w:val="34"/>
    <w:rsid w:val="000B65B2"/>
    <w:pPr>
      <w:ind w:left="720"/>
      <w:contextualSpacing/>
    </w:pPr>
  </w:style>
  <w:style w:type="paragraph" w:customStyle="1" w:styleId="Contents">
    <w:name w:val="Contents"/>
    <w:basedOn w:val="Normal"/>
    <w:uiPriority w:val="99"/>
    <w:rsid w:val="001C23B9"/>
    <w:pPr>
      <w:tabs>
        <w:tab w:val="left" w:leader="dot" w:pos="454"/>
        <w:tab w:val="left" w:leader="dot" w:pos="567"/>
        <w:tab w:val="left" w:leader="dot" w:pos="680"/>
        <w:tab w:val="left" w:leader="dot" w:pos="794"/>
        <w:tab w:val="left" w:leader="dot" w:pos="907"/>
        <w:tab w:val="left" w:leader="dot" w:pos="1020"/>
        <w:tab w:val="left" w:leader="dot" w:pos="1134"/>
        <w:tab w:val="left" w:leader="dot" w:pos="1247"/>
        <w:tab w:val="left" w:leader="dot" w:pos="1361"/>
        <w:tab w:val="left" w:leader="dot" w:pos="1474"/>
        <w:tab w:val="left" w:leader="dot" w:pos="1587"/>
        <w:tab w:val="left" w:leader="dot" w:pos="1701"/>
        <w:tab w:val="left" w:leader="dot" w:pos="1814"/>
        <w:tab w:val="left" w:leader="dot" w:pos="1928"/>
        <w:tab w:val="left" w:leader="dot" w:pos="2041"/>
        <w:tab w:val="left" w:leader="dot" w:pos="2154"/>
        <w:tab w:val="left" w:leader="dot" w:pos="2268"/>
        <w:tab w:val="left" w:leader="dot" w:pos="2381"/>
        <w:tab w:val="left" w:leader="dot" w:pos="2494"/>
        <w:tab w:val="left" w:leader="dot" w:pos="2608"/>
        <w:tab w:val="left" w:leader="dot" w:pos="2721"/>
        <w:tab w:val="left" w:leader="dot" w:pos="2835"/>
        <w:tab w:val="left" w:leader="dot" w:pos="2948"/>
        <w:tab w:val="left" w:leader="dot" w:pos="3061"/>
        <w:tab w:val="left" w:leader="dot" w:pos="3175"/>
        <w:tab w:val="left" w:leader="dot" w:pos="3288"/>
        <w:tab w:val="left" w:leader="dot" w:pos="3402"/>
        <w:tab w:val="left" w:leader="dot" w:pos="3515"/>
        <w:tab w:val="left" w:leader="dot" w:pos="3628"/>
        <w:tab w:val="left" w:leader="dot" w:pos="3742"/>
        <w:tab w:val="left" w:leader="dot" w:pos="3855"/>
        <w:tab w:val="left" w:leader="dot" w:pos="3969"/>
        <w:tab w:val="left" w:leader="dot" w:pos="4082"/>
        <w:tab w:val="left" w:leader="dot" w:pos="4195"/>
        <w:tab w:val="left" w:leader="dot" w:pos="4309"/>
        <w:tab w:val="left" w:leader="dot" w:pos="4422"/>
        <w:tab w:val="left" w:leader="dot" w:pos="4535"/>
        <w:tab w:val="left" w:leader="dot" w:pos="4649"/>
        <w:tab w:val="left" w:leader="dot" w:pos="4762"/>
        <w:tab w:val="left" w:leader="dot" w:pos="4876"/>
        <w:tab w:val="left" w:leader="dot" w:pos="4989"/>
        <w:tab w:val="left" w:leader="dot" w:pos="5102"/>
        <w:tab w:val="left" w:leader="dot" w:pos="5216"/>
        <w:tab w:val="left" w:leader="dot" w:pos="5329"/>
        <w:tab w:val="left" w:leader="dot" w:pos="5443"/>
        <w:tab w:val="left" w:leader="dot" w:pos="5556"/>
        <w:tab w:val="left" w:leader="dot" w:pos="5669"/>
        <w:tab w:val="left" w:leader="dot" w:pos="5783"/>
        <w:tab w:val="left" w:leader="dot" w:pos="5896"/>
        <w:tab w:val="left" w:leader="dot" w:pos="6009"/>
        <w:tab w:val="left" w:leader="dot" w:pos="6123"/>
        <w:tab w:val="left" w:leader="dot" w:pos="6236"/>
        <w:tab w:val="left" w:leader="dot" w:pos="6350"/>
        <w:tab w:val="left" w:leader="dot" w:pos="6463"/>
        <w:tab w:val="left" w:leader="dot" w:pos="6576"/>
        <w:tab w:val="left" w:leader="dot" w:pos="6690"/>
        <w:tab w:val="left" w:leader="dot" w:pos="6803"/>
        <w:tab w:val="left" w:leader="dot" w:pos="6917"/>
        <w:tab w:val="left" w:leader="dot" w:pos="7030"/>
        <w:tab w:val="left" w:leader="dot" w:pos="7143"/>
        <w:tab w:val="left" w:leader="dot" w:pos="7257"/>
        <w:tab w:val="left" w:leader="dot" w:pos="7370"/>
        <w:tab w:val="left" w:leader="dot" w:pos="7483"/>
        <w:tab w:val="left" w:leader="dot" w:pos="7597"/>
      </w:tabs>
      <w:suppressAutoHyphens/>
      <w:autoSpaceDE w:val="0"/>
      <w:autoSpaceDN w:val="0"/>
      <w:adjustRightInd w:val="0"/>
      <w:spacing w:after="113" w:line="288" w:lineRule="auto"/>
      <w:textAlignment w:val="center"/>
    </w:pPr>
    <w:rPr>
      <w:color w:val="000000"/>
      <w:spacing w:val="0"/>
    </w:rPr>
  </w:style>
  <w:style w:type="character" w:customStyle="1" w:styleId="Body">
    <w:name w:val="Body"/>
    <w:uiPriority w:val="99"/>
    <w:rsid w:val="001C23B9"/>
    <w:rPr>
      <w:rFonts w:ascii="Arial" w:hAnsi="Arial" w:cs="Arial"/>
      <w:sz w:val="24"/>
      <w:szCs w:val="24"/>
    </w:rPr>
  </w:style>
  <w:style w:type="paragraph" w:styleId="TOCHeading">
    <w:name w:val="TOC Heading"/>
    <w:aliases w:val="TOC Heading  UKDS"/>
    <w:basedOn w:val="Heading10"/>
    <w:next w:val="Normal"/>
    <w:uiPriority w:val="39"/>
    <w:unhideWhenUsed/>
    <w:qFormat/>
    <w:rsid w:val="00735380"/>
    <w:pPr>
      <w:numPr>
        <w:numId w:val="0"/>
      </w:numPr>
      <w:ind w:left="360" w:hanging="360"/>
    </w:pPr>
    <w:rPr>
      <w:sz w:val="32"/>
      <w:szCs w:val="32"/>
    </w:rPr>
  </w:style>
  <w:style w:type="paragraph" w:styleId="TOC1">
    <w:name w:val="toc 1"/>
    <w:aliases w:val="UKDS TOC 1"/>
    <w:basedOn w:val="Normal"/>
    <w:next w:val="Normal"/>
    <w:autoRedefine/>
    <w:uiPriority w:val="39"/>
    <w:unhideWhenUsed/>
    <w:rsid w:val="00130A1E"/>
    <w:pPr>
      <w:tabs>
        <w:tab w:val="left" w:pos="480"/>
        <w:tab w:val="right" w:leader="dot" w:pos="9623"/>
      </w:tabs>
      <w:spacing w:before="120" w:after="0"/>
    </w:pPr>
    <w:rPr>
      <w:b/>
      <w:bCs/>
      <w:iCs/>
      <w:noProof/>
      <w:color w:val="702082" w:themeColor="text1"/>
    </w:rPr>
  </w:style>
  <w:style w:type="paragraph" w:styleId="TOC2">
    <w:name w:val="toc 2"/>
    <w:basedOn w:val="Normal"/>
    <w:next w:val="Normal"/>
    <w:autoRedefine/>
    <w:uiPriority w:val="39"/>
    <w:unhideWhenUsed/>
    <w:rsid w:val="001C23B9"/>
    <w:pPr>
      <w:spacing w:before="120" w:after="0"/>
      <w:ind w:left="240"/>
    </w:pPr>
    <w:rPr>
      <w:rFonts w:asciiTheme="minorHAnsi" w:hAnsiTheme="minorHAnsi"/>
      <w:b/>
      <w:bCs/>
      <w:sz w:val="22"/>
      <w:szCs w:val="22"/>
    </w:rPr>
  </w:style>
  <w:style w:type="paragraph" w:styleId="TOC3">
    <w:name w:val="toc 3"/>
    <w:basedOn w:val="Normal"/>
    <w:next w:val="Normal"/>
    <w:autoRedefine/>
    <w:uiPriority w:val="39"/>
    <w:unhideWhenUsed/>
    <w:rsid w:val="00B828BE"/>
    <w:pPr>
      <w:tabs>
        <w:tab w:val="right" w:leader="dot" w:pos="9623"/>
      </w:tabs>
      <w:spacing w:before="0" w:after="0"/>
      <w:ind w:left="480"/>
    </w:pPr>
    <w:rPr>
      <w:rFonts w:asciiTheme="minorHAnsi" w:hAnsiTheme="minorHAnsi"/>
      <w:b/>
      <w:noProof/>
      <w:spacing w:val="0"/>
      <w:szCs w:val="20"/>
    </w:rPr>
  </w:style>
  <w:style w:type="paragraph" w:styleId="TOC4">
    <w:name w:val="toc 4"/>
    <w:basedOn w:val="Normal"/>
    <w:next w:val="Normal"/>
    <w:autoRedefine/>
    <w:uiPriority w:val="39"/>
    <w:unhideWhenUsed/>
    <w:rsid w:val="001C23B9"/>
    <w:pPr>
      <w:spacing w:before="0" w:after="0"/>
      <w:ind w:left="720"/>
    </w:pPr>
    <w:rPr>
      <w:rFonts w:asciiTheme="minorHAnsi" w:hAnsiTheme="minorHAnsi"/>
      <w:szCs w:val="20"/>
    </w:rPr>
  </w:style>
  <w:style w:type="paragraph" w:styleId="TOC5">
    <w:name w:val="toc 5"/>
    <w:basedOn w:val="Normal"/>
    <w:next w:val="Normal"/>
    <w:autoRedefine/>
    <w:uiPriority w:val="39"/>
    <w:semiHidden/>
    <w:unhideWhenUsed/>
    <w:rsid w:val="001C23B9"/>
    <w:pPr>
      <w:spacing w:before="0" w:after="0"/>
      <w:ind w:left="960"/>
    </w:pPr>
    <w:rPr>
      <w:rFonts w:asciiTheme="minorHAnsi" w:hAnsiTheme="minorHAnsi"/>
      <w:szCs w:val="20"/>
    </w:rPr>
  </w:style>
  <w:style w:type="paragraph" w:styleId="TOC6">
    <w:name w:val="toc 6"/>
    <w:basedOn w:val="Normal"/>
    <w:next w:val="Normal"/>
    <w:autoRedefine/>
    <w:uiPriority w:val="39"/>
    <w:semiHidden/>
    <w:unhideWhenUsed/>
    <w:rsid w:val="001C23B9"/>
    <w:pPr>
      <w:spacing w:before="0" w:after="0"/>
      <w:ind w:left="1200"/>
    </w:pPr>
    <w:rPr>
      <w:rFonts w:asciiTheme="minorHAnsi" w:hAnsiTheme="minorHAnsi"/>
      <w:szCs w:val="20"/>
    </w:rPr>
  </w:style>
  <w:style w:type="paragraph" w:styleId="TOC7">
    <w:name w:val="toc 7"/>
    <w:basedOn w:val="Normal"/>
    <w:next w:val="Normal"/>
    <w:autoRedefine/>
    <w:uiPriority w:val="39"/>
    <w:semiHidden/>
    <w:unhideWhenUsed/>
    <w:rsid w:val="001C23B9"/>
    <w:pPr>
      <w:spacing w:before="0" w:after="0"/>
      <w:ind w:left="1440"/>
    </w:pPr>
    <w:rPr>
      <w:rFonts w:asciiTheme="minorHAnsi" w:hAnsiTheme="minorHAnsi"/>
      <w:szCs w:val="20"/>
    </w:rPr>
  </w:style>
  <w:style w:type="paragraph" w:styleId="TOC8">
    <w:name w:val="toc 8"/>
    <w:basedOn w:val="Normal"/>
    <w:next w:val="Normal"/>
    <w:autoRedefine/>
    <w:uiPriority w:val="39"/>
    <w:semiHidden/>
    <w:unhideWhenUsed/>
    <w:rsid w:val="001C23B9"/>
    <w:pPr>
      <w:spacing w:before="0" w:after="0"/>
      <w:ind w:left="1680"/>
    </w:pPr>
    <w:rPr>
      <w:rFonts w:asciiTheme="minorHAnsi" w:hAnsiTheme="minorHAnsi"/>
      <w:szCs w:val="20"/>
    </w:rPr>
  </w:style>
  <w:style w:type="paragraph" w:styleId="TOC9">
    <w:name w:val="toc 9"/>
    <w:basedOn w:val="Normal"/>
    <w:next w:val="Normal"/>
    <w:autoRedefine/>
    <w:uiPriority w:val="39"/>
    <w:semiHidden/>
    <w:unhideWhenUsed/>
    <w:rsid w:val="001C23B9"/>
    <w:pPr>
      <w:spacing w:before="0" w:after="0"/>
      <w:ind w:left="1920"/>
    </w:pPr>
    <w:rPr>
      <w:rFonts w:asciiTheme="minorHAnsi" w:hAnsiTheme="minorHAnsi"/>
      <w:szCs w:val="20"/>
    </w:rPr>
  </w:style>
  <w:style w:type="character" w:styleId="PageNumber">
    <w:name w:val="page number"/>
    <w:basedOn w:val="DefaultParagraphFont"/>
    <w:uiPriority w:val="99"/>
    <w:semiHidden/>
    <w:unhideWhenUsed/>
    <w:rsid w:val="008A3AF3"/>
  </w:style>
  <w:style w:type="character" w:customStyle="1" w:styleId="Header5">
    <w:name w:val="Header 5"/>
    <w:basedOn w:val="Body"/>
    <w:uiPriority w:val="99"/>
    <w:rsid w:val="00CC0E69"/>
    <w:rPr>
      <w:rFonts w:ascii="Arial" w:hAnsi="Arial" w:cs="Arial"/>
      <w:b/>
      <w:bCs/>
      <w:caps/>
      <w:color w:val="49146A"/>
      <w:spacing w:val="-2"/>
      <w:sz w:val="24"/>
      <w:szCs w:val="24"/>
    </w:rPr>
  </w:style>
  <w:style w:type="paragraph" w:styleId="Revision">
    <w:name w:val="Revision"/>
    <w:hidden/>
    <w:uiPriority w:val="99"/>
    <w:semiHidden/>
    <w:rsid w:val="00CC0E69"/>
    <w:rPr>
      <w:rFonts w:ascii="Arial" w:hAnsi="Arial" w:cs="Arial"/>
      <w:color w:val="7C2390" w:themeColor="text1" w:themeTint="F2"/>
      <w:spacing w:val="-4"/>
    </w:rPr>
  </w:style>
  <w:style w:type="character" w:styleId="Emphasis">
    <w:name w:val="Emphasis"/>
    <w:basedOn w:val="SubtleEmphasis"/>
    <w:uiPriority w:val="20"/>
    <w:rsid w:val="00C03E5A"/>
    <w:rPr>
      <w:b/>
      <w:bCs/>
      <w:i w:val="0"/>
      <w:iCs w:val="0"/>
    </w:rPr>
  </w:style>
  <w:style w:type="character" w:customStyle="1" w:styleId="Header1">
    <w:name w:val="Header 1"/>
    <w:uiPriority w:val="99"/>
    <w:rsid w:val="000A1376"/>
    <w:rPr>
      <w:rFonts w:ascii="Arial" w:hAnsi="Arial" w:cs="Arial"/>
      <w:color w:val="49146A"/>
      <w:spacing w:val="-6"/>
      <w:sz w:val="64"/>
      <w:szCs w:val="64"/>
    </w:rPr>
  </w:style>
  <w:style w:type="character" w:styleId="Hyperlink">
    <w:name w:val="Hyperlink"/>
    <w:aliases w:val="Hyperlink UKDS"/>
    <w:basedOn w:val="DefaultParagraphFont"/>
    <w:uiPriority w:val="99"/>
    <w:qFormat/>
    <w:rsid w:val="006A3DC7"/>
    <w:rPr>
      <w:rFonts w:ascii="Arial" w:hAnsi="Arial"/>
      <w:b w:val="0"/>
      <w:i w:val="0"/>
      <w:color w:val="385E9D" w:themeColor="accent2"/>
      <w:sz w:val="24"/>
      <w:u w:val="single"/>
    </w:rPr>
  </w:style>
  <w:style w:type="character" w:customStyle="1" w:styleId="Header3">
    <w:name w:val="Header 3"/>
    <w:basedOn w:val="Body"/>
    <w:uiPriority w:val="99"/>
    <w:rsid w:val="000A1376"/>
    <w:rPr>
      <w:rFonts w:ascii="Arial" w:hAnsi="Arial" w:cs="Arial"/>
      <w:color w:val="49146A"/>
      <w:spacing w:val="-4"/>
      <w:sz w:val="36"/>
      <w:szCs w:val="36"/>
    </w:rPr>
  </w:style>
  <w:style w:type="character" w:customStyle="1" w:styleId="Header4">
    <w:name w:val="Header 4"/>
    <w:basedOn w:val="Body"/>
    <w:uiPriority w:val="99"/>
    <w:rsid w:val="000A1376"/>
    <w:rPr>
      <w:rFonts w:ascii="Arial" w:hAnsi="Arial" w:cs="Arial"/>
      <w:b/>
      <w:bCs/>
      <w:color w:val="49146A"/>
      <w:spacing w:val="-4"/>
      <w:sz w:val="36"/>
      <w:szCs w:val="36"/>
    </w:rPr>
  </w:style>
  <w:style w:type="character" w:customStyle="1" w:styleId="UnresolvedMention1">
    <w:name w:val="Unresolved Mention1"/>
    <w:basedOn w:val="DefaultParagraphFont"/>
    <w:uiPriority w:val="99"/>
    <w:semiHidden/>
    <w:unhideWhenUsed/>
    <w:rsid w:val="00DB76AF"/>
    <w:rPr>
      <w:color w:val="605E5C"/>
      <w:shd w:val="clear" w:color="auto" w:fill="E1DFDD"/>
    </w:rPr>
  </w:style>
  <w:style w:type="table" w:styleId="TableGrid">
    <w:name w:val="Table Grid"/>
    <w:basedOn w:val="TableNormal"/>
    <w:uiPriority w:val="39"/>
    <w:rsid w:val="00F2320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2320D"/>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F2320D"/>
    <w:pPr>
      <w:spacing w:after="0"/>
    </w:pPr>
    <w:tblPr>
      <w:tblStyleRowBandSize w:val="1"/>
      <w:tblStyleColBandSize w:val="1"/>
      <w:tblBorders>
        <w:top w:val="single" w:sz="4" w:space="0" w:color="BE57D5" w:themeColor="text1" w:themeTint="99"/>
        <w:left w:val="single" w:sz="4" w:space="0" w:color="BE57D5" w:themeColor="text1" w:themeTint="99"/>
        <w:bottom w:val="single" w:sz="4" w:space="0" w:color="BE57D5" w:themeColor="text1" w:themeTint="99"/>
        <w:right w:val="single" w:sz="4" w:space="0" w:color="BE57D5" w:themeColor="text1" w:themeTint="99"/>
        <w:insideH w:val="single" w:sz="4" w:space="0" w:color="BE57D5" w:themeColor="text1" w:themeTint="99"/>
        <w:insideV w:val="single" w:sz="4" w:space="0" w:color="BE57D5" w:themeColor="text1" w:themeTint="99"/>
      </w:tblBorders>
    </w:tblPr>
    <w:tblStylePr w:type="firstRow">
      <w:rPr>
        <w:b/>
        <w:bCs/>
        <w:color w:val="FFFFFF" w:themeColor="background1"/>
      </w:rPr>
      <w:tblPr/>
      <w:tcPr>
        <w:tcBorders>
          <w:top w:val="single" w:sz="4" w:space="0" w:color="702082" w:themeColor="text1"/>
          <w:left w:val="single" w:sz="4" w:space="0" w:color="702082" w:themeColor="text1"/>
          <w:bottom w:val="single" w:sz="4" w:space="0" w:color="702082" w:themeColor="text1"/>
          <w:right w:val="single" w:sz="4" w:space="0" w:color="702082" w:themeColor="text1"/>
          <w:insideH w:val="nil"/>
          <w:insideV w:val="nil"/>
        </w:tcBorders>
        <w:shd w:val="clear" w:color="auto" w:fill="702082" w:themeFill="text1"/>
      </w:tcPr>
    </w:tblStylePr>
    <w:tblStylePr w:type="lastRow">
      <w:rPr>
        <w:b/>
        <w:bCs/>
      </w:rPr>
      <w:tblPr/>
      <w:tcPr>
        <w:tcBorders>
          <w:top w:val="double" w:sz="4" w:space="0" w:color="702082" w:themeColor="text1"/>
        </w:tcBorders>
      </w:tcPr>
    </w:tblStylePr>
    <w:tblStylePr w:type="firstCol">
      <w:rPr>
        <w:b/>
        <w:bCs/>
      </w:rPr>
    </w:tblStylePr>
    <w:tblStylePr w:type="lastCol">
      <w:rPr>
        <w:b/>
        <w:bCs/>
      </w:rPr>
    </w:tblStylePr>
    <w:tblStylePr w:type="band1Vert">
      <w:tblPr/>
      <w:tcPr>
        <w:shd w:val="clear" w:color="auto" w:fill="E9C7F1" w:themeFill="text1" w:themeFillTint="33"/>
      </w:tcPr>
    </w:tblStylePr>
    <w:tblStylePr w:type="band1Horz">
      <w:tblPr/>
      <w:tcPr>
        <w:shd w:val="clear" w:color="auto" w:fill="E9C7F1" w:themeFill="text1" w:themeFillTint="33"/>
      </w:tcPr>
    </w:tblStylePr>
  </w:style>
  <w:style w:type="character" w:styleId="FollowedHyperlink">
    <w:name w:val="FollowedHyperlink"/>
    <w:basedOn w:val="DefaultParagraphFont"/>
    <w:uiPriority w:val="99"/>
    <w:semiHidden/>
    <w:unhideWhenUsed/>
    <w:rsid w:val="00740F8E"/>
    <w:rPr>
      <w:color w:val="5B6770" w:themeColor="followedHyperlink"/>
      <w:u w:val="single"/>
    </w:rPr>
  </w:style>
  <w:style w:type="character" w:customStyle="1" w:styleId="SmartHyperlink1">
    <w:name w:val="Smart Hyperlink1"/>
    <w:basedOn w:val="DefaultParagraphFont"/>
    <w:uiPriority w:val="99"/>
    <w:unhideWhenUsed/>
    <w:rsid w:val="00AC7610"/>
    <w:rPr>
      <w:rFonts w:ascii="Arial" w:hAnsi="Arial"/>
      <w:b w:val="0"/>
      <w:i w:val="0"/>
      <w:color w:val="385E9D"/>
      <w:u w:val="dotted"/>
    </w:rPr>
  </w:style>
  <w:style w:type="paragraph" w:customStyle="1" w:styleId="Footnote">
    <w:name w:val="Footnote"/>
    <w:basedOn w:val="FootnoteText"/>
    <w:link w:val="FootnoteChar"/>
    <w:qFormat/>
    <w:rsid w:val="00AC19D8"/>
  </w:style>
  <w:style w:type="character" w:customStyle="1" w:styleId="FootnoteChar">
    <w:name w:val="Footnote Char"/>
    <w:basedOn w:val="DefaultParagraphFont"/>
    <w:link w:val="Footnote"/>
    <w:rsid w:val="00AC19D8"/>
    <w:rPr>
      <w:rFonts w:ascii="Arial" w:hAnsi="Arial" w:cs="Arial"/>
      <w:color w:val="212322" w:themeColor="text2"/>
      <w:spacing w:val="-4"/>
      <w:sz w:val="20"/>
      <w:szCs w:val="20"/>
    </w:rPr>
  </w:style>
  <w:style w:type="paragraph" w:customStyle="1" w:styleId="Normalwhite">
    <w:name w:val="Normal white"/>
    <w:basedOn w:val="Normal"/>
    <w:uiPriority w:val="99"/>
    <w:qFormat/>
    <w:rsid w:val="00A936BF"/>
    <w:rPr>
      <w:color w:val="FFFFFF" w:themeColor="background1"/>
    </w:rPr>
  </w:style>
  <w:style w:type="paragraph" w:customStyle="1" w:styleId="CentredTitle">
    <w:name w:val="CentredTitle"/>
    <w:basedOn w:val="Normal"/>
    <w:link w:val="CentredTitleChar"/>
    <w:qFormat/>
    <w:rsid w:val="009D2392"/>
    <w:pPr>
      <w:widowControl w:val="0"/>
      <w:suppressAutoHyphens/>
      <w:spacing w:before="10" w:after="10"/>
      <w:jc w:val="center"/>
    </w:pPr>
    <w:rPr>
      <w:rFonts w:eastAsia="Arial Unicode MS" w:cs="Times New Roman"/>
      <w:color w:val="auto"/>
      <w:spacing w:val="0"/>
      <w:kern w:val="1"/>
      <w:sz w:val="32"/>
      <w:szCs w:val="22"/>
      <w:lang w:eastAsia="en-GB"/>
    </w:rPr>
  </w:style>
  <w:style w:type="character" w:customStyle="1" w:styleId="CentredTitleChar">
    <w:name w:val="CentredTitle Char"/>
    <w:basedOn w:val="DefaultParagraphFont"/>
    <w:link w:val="CentredTitle"/>
    <w:rsid w:val="009D2392"/>
    <w:rPr>
      <w:rFonts w:ascii="Arial" w:eastAsia="Arial Unicode MS" w:hAnsi="Arial" w:cs="Times New Roman"/>
      <w:kern w:val="1"/>
      <w:sz w:val="32"/>
      <w:szCs w:val="22"/>
      <w:lang w:eastAsia="en-GB"/>
    </w:rPr>
  </w:style>
  <w:style w:type="paragraph" w:styleId="BalloonText">
    <w:name w:val="Balloon Text"/>
    <w:basedOn w:val="Normal"/>
    <w:link w:val="BalloonTextChar"/>
    <w:uiPriority w:val="99"/>
    <w:semiHidden/>
    <w:unhideWhenUsed/>
    <w:rsid w:val="007C664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64A"/>
    <w:rPr>
      <w:rFonts w:ascii="Segoe UI" w:hAnsi="Segoe UI" w:cs="Segoe UI"/>
      <w:color w:val="212322" w:themeColor="text2"/>
      <w:spacing w:val="-4"/>
      <w:sz w:val="18"/>
      <w:szCs w:val="18"/>
    </w:rPr>
  </w:style>
  <w:style w:type="character" w:styleId="PlaceholderText">
    <w:name w:val="Placeholder Text"/>
    <w:basedOn w:val="DefaultParagraphFont"/>
    <w:uiPriority w:val="99"/>
    <w:semiHidden/>
    <w:rsid w:val="008E4C7F"/>
    <w:rPr>
      <w:color w:val="808080"/>
    </w:rPr>
  </w:style>
  <w:style w:type="paragraph" w:styleId="FootnoteText">
    <w:name w:val="footnote text"/>
    <w:basedOn w:val="Normal"/>
    <w:link w:val="FootnoteTextChar"/>
    <w:uiPriority w:val="99"/>
    <w:semiHidden/>
    <w:unhideWhenUsed/>
    <w:rsid w:val="00B828BE"/>
    <w:pPr>
      <w:spacing w:before="0" w:after="0" w:line="240" w:lineRule="auto"/>
    </w:pPr>
    <w:rPr>
      <w:szCs w:val="20"/>
    </w:rPr>
  </w:style>
  <w:style w:type="character" w:customStyle="1" w:styleId="FootnoteTextChar">
    <w:name w:val="Footnote Text Char"/>
    <w:basedOn w:val="DefaultParagraphFont"/>
    <w:link w:val="FootnoteText"/>
    <w:uiPriority w:val="99"/>
    <w:semiHidden/>
    <w:rsid w:val="00B828BE"/>
    <w:rPr>
      <w:rFonts w:ascii="Arial" w:hAnsi="Arial" w:cs="Arial"/>
      <w:color w:val="212322" w:themeColor="text2"/>
      <w:spacing w:val="-4"/>
      <w:sz w:val="20"/>
      <w:szCs w:val="20"/>
    </w:rPr>
  </w:style>
  <w:style w:type="character" w:styleId="FootnoteReference">
    <w:name w:val="footnote reference"/>
    <w:semiHidden/>
    <w:rsid w:val="00B828BE"/>
    <w:rPr>
      <w:vertAlign w:val="superscript"/>
    </w:rPr>
  </w:style>
  <w:style w:type="paragraph" w:styleId="EndnoteText">
    <w:name w:val="endnote text"/>
    <w:basedOn w:val="Normal"/>
    <w:link w:val="EndnoteTextChar"/>
    <w:semiHidden/>
    <w:unhideWhenUsed/>
    <w:rsid w:val="00B828BE"/>
    <w:pPr>
      <w:widowControl w:val="0"/>
      <w:suppressAutoHyphens/>
      <w:spacing w:before="0" w:after="0" w:line="240" w:lineRule="auto"/>
    </w:pPr>
    <w:rPr>
      <w:rFonts w:ascii="Verdana" w:eastAsia="Arial Unicode MS" w:hAnsi="Verdana" w:cs="Times New Roman"/>
      <w:color w:val="auto"/>
      <w:spacing w:val="0"/>
      <w:kern w:val="1"/>
      <w:szCs w:val="20"/>
      <w:lang w:eastAsia="en-GB"/>
    </w:rPr>
  </w:style>
  <w:style w:type="character" w:customStyle="1" w:styleId="EndnoteTextChar">
    <w:name w:val="Endnote Text Char"/>
    <w:basedOn w:val="DefaultParagraphFont"/>
    <w:link w:val="EndnoteText"/>
    <w:semiHidden/>
    <w:rsid w:val="00B828BE"/>
    <w:rPr>
      <w:rFonts w:ascii="Verdana" w:eastAsia="Arial Unicode MS" w:hAnsi="Verdana" w:cs="Times New Roman"/>
      <w:kern w:val="1"/>
      <w:sz w:val="20"/>
      <w:szCs w:val="20"/>
      <w:lang w:eastAsia="en-GB"/>
    </w:rPr>
  </w:style>
  <w:style w:type="character" w:styleId="EndnoteReference">
    <w:name w:val="endnote reference"/>
    <w:basedOn w:val="DefaultParagraphFont"/>
    <w:semiHidden/>
    <w:unhideWhenUsed/>
    <w:rsid w:val="00B828BE"/>
    <w:rPr>
      <w:vertAlign w:val="superscript"/>
    </w:rPr>
  </w:style>
  <w:style w:type="paragraph" w:styleId="BodyText">
    <w:name w:val="Body Text"/>
    <w:basedOn w:val="Normal"/>
    <w:link w:val="BodyTextChar"/>
    <w:unhideWhenUsed/>
    <w:rsid w:val="003E462A"/>
    <w:pPr>
      <w:spacing w:after="120"/>
    </w:pPr>
  </w:style>
  <w:style w:type="character" w:customStyle="1" w:styleId="BodyTextChar">
    <w:name w:val="Body Text Char"/>
    <w:basedOn w:val="DefaultParagraphFont"/>
    <w:link w:val="BodyText"/>
    <w:rsid w:val="003E462A"/>
    <w:rPr>
      <w:rFonts w:ascii="Arial" w:hAnsi="Arial" w:cs="Arial"/>
      <w:color w:val="212322" w:themeColor="text2"/>
      <w:spacing w:val="-4"/>
    </w:rPr>
  </w:style>
  <w:style w:type="paragraph" w:customStyle="1" w:styleId="Appendix">
    <w:name w:val="Appendix"/>
    <w:basedOn w:val="Heading10"/>
    <w:next w:val="BodyText"/>
    <w:rsid w:val="003E462A"/>
    <w:pPr>
      <w:keepNext/>
      <w:widowControl w:val="0"/>
      <w:numPr>
        <w:numId w:val="8"/>
      </w:numPr>
      <w:autoSpaceDE/>
      <w:autoSpaceDN/>
      <w:adjustRightInd/>
      <w:spacing w:before="240" w:after="120"/>
      <w:textAlignment w:val="auto"/>
    </w:pPr>
    <w:rPr>
      <w:rFonts w:ascii="Verdana" w:eastAsia="MS Mincho" w:hAnsi="Verdana" w:cs="Tahoma"/>
      <w:b w:val="0"/>
      <w:bCs/>
      <w:color w:val="000000"/>
      <w:kern w:val="30"/>
      <w:szCs w:val="32"/>
      <w:lang w:eastAsia="en-GB"/>
      <w14:textFill>
        <w14:solidFill>
          <w14:srgbClr w14:val="000000">
            <w14:lumMod w14:val="95000"/>
            <w14:lumOff w14:val="5000"/>
            <w14:lumMod w14:val="95000"/>
            <w14:lumOff w14:val="5000"/>
          </w14:srgbClr>
        </w14:solidFill>
      </w14:textFill>
    </w:rPr>
  </w:style>
  <w:style w:type="paragraph" w:customStyle="1" w:styleId="BodyTextBold">
    <w:name w:val="Body Text + Bold"/>
    <w:basedOn w:val="BodyText"/>
    <w:link w:val="BodyTextBoldCharChar"/>
    <w:rsid w:val="003E462A"/>
    <w:pPr>
      <w:widowControl w:val="0"/>
      <w:suppressAutoHyphens/>
      <w:spacing w:after="180" w:line="240" w:lineRule="exact"/>
    </w:pPr>
    <w:rPr>
      <w:rFonts w:ascii="Verdana" w:eastAsia="Arial Unicode MS" w:hAnsi="Verdana" w:cs="Times New Roman"/>
      <w:b/>
      <w:bCs/>
      <w:color w:val="auto"/>
      <w:spacing w:val="0"/>
      <w:kern w:val="1"/>
      <w:lang w:eastAsia="en-GB"/>
    </w:rPr>
  </w:style>
  <w:style w:type="character" w:customStyle="1" w:styleId="BodyTextBoldCharChar">
    <w:name w:val="Body Text + Bold Char Char"/>
    <w:link w:val="BodyTextBold"/>
    <w:rsid w:val="003E462A"/>
    <w:rPr>
      <w:rFonts w:ascii="Verdana" w:eastAsia="Arial Unicode MS" w:hAnsi="Verdana" w:cs="Times New Roman"/>
      <w:b/>
      <w:bCs/>
      <w:kern w:val="1"/>
      <w:sz w:val="20"/>
      <w:lang w:eastAsia="en-GB"/>
    </w:rPr>
  </w:style>
  <w:style w:type="paragraph" w:customStyle="1" w:styleId="BodyTextItalic">
    <w:name w:val="Body Text + Italic"/>
    <w:basedOn w:val="BodyText"/>
    <w:link w:val="BodyTextItalicChar"/>
    <w:rsid w:val="003E462A"/>
    <w:pPr>
      <w:widowControl w:val="0"/>
      <w:suppressAutoHyphens/>
      <w:spacing w:after="180" w:line="240" w:lineRule="exact"/>
    </w:pPr>
    <w:rPr>
      <w:rFonts w:ascii="Verdana" w:eastAsia="Arial Unicode MS" w:hAnsi="Verdana" w:cs="Times New Roman"/>
      <w:i/>
      <w:color w:val="auto"/>
      <w:spacing w:val="0"/>
      <w:kern w:val="1"/>
      <w:lang w:eastAsia="en-GB"/>
    </w:rPr>
  </w:style>
  <w:style w:type="character" w:customStyle="1" w:styleId="BodyTextItalicChar">
    <w:name w:val="Body Text + Italic Char"/>
    <w:link w:val="BodyTextItalic"/>
    <w:rsid w:val="003E462A"/>
    <w:rPr>
      <w:rFonts w:ascii="Verdana" w:eastAsia="Arial Unicode MS" w:hAnsi="Verdana" w:cs="Times New Roman"/>
      <w:i/>
      <w:kern w:val="1"/>
      <w:sz w:val="20"/>
      <w:lang w:eastAsia="en-GB"/>
    </w:rPr>
  </w:style>
  <w:style w:type="paragraph" w:styleId="BodyTextIndent">
    <w:name w:val="Body Text Indent"/>
    <w:basedOn w:val="BodyText"/>
    <w:link w:val="BodyTextIndentChar"/>
    <w:rsid w:val="003E462A"/>
    <w:pPr>
      <w:widowControl w:val="0"/>
      <w:suppressAutoHyphens/>
      <w:spacing w:after="180" w:line="240" w:lineRule="exact"/>
      <w:ind w:left="709"/>
    </w:pPr>
    <w:rPr>
      <w:rFonts w:ascii="Verdana" w:eastAsia="Arial Unicode MS" w:hAnsi="Verdana" w:cs="Times New Roman"/>
      <w:kern w:val="1"/>
      <w:lang w:eastAsia="en-GB"/>
    </w:rPr>
  </w:style>
  <w:style w:type="character" w:customStyle="1" w:styleId="BodyTextIndentChar">
    <w:name w:val="Body Text Indent Char"/>
    <w:basedOn w:val="BodyTextChar"/>
    <w:link w:val="BodyTextIndent"/>
    <w:rsid w:val="003E462A"/>
    <w:rPr>
      <w:rFonts w:ascii="Verdana" w:eastAsia="Arial Unicode MS" w:hAnsi="Verdana" w:cs="Times New Roman"/>
      <w:color w:val="212322" w:themeColor="text2"/>
      <w:spacing w:val="-4"/>
      <w:kern w:val="1"/>
      <w:sz w:val="20"/>
      <w:lang w:eastAsia="en-GB"/>
    </w:rPr>
  </w:style>
  <w:style w:type="paragraph" w:customStyle="1" w:styleId="BodyTextIndentbold">
    <w:name w:val="Body Text Indent + bold"/>
    <w:basedOn w:val="BodyTextIndent"/>
    <w:link w:val="BodyTextIndentboldChar"/>
    <w:rsid w:val="003E462A"/>
    <w:rPr>
      <w:b/>
      <w:color w:val="auto"/>
      <w:spacing w:val="0"/>
    </w:rPr>
  </w:style>
  <w:style w:type="character" w:customStyle="1" w:styleId="BodyTextIndentboldChar">
    <w:name w:val="Body Text Indent + bold Char"/>
    <w:link w:val="BodyTextIndentbold"/>
    <w:rsid w:val="003E462A"/>
    <w:rPr>
      <w:rFonts w:ascii="Verdana" w:eastAsia="Arial Unicode MS" w:hAnsi="Verdana" w:cs="Times New Roman"/>
      <w:b/>
      <w:kern w:val="1"/>
      <w:sz w:val="20"/>
      <w:lang w:eastAsia="en-GB"/>
    </w:rPr>
  </w:style>
  <w:style w:type="paragraph" w:customStyle="1" w:styleId="BodyTextIndentitalic">
    <w:name w:val="Body Text Indent + italic"/>
    <w:basedOn w:val="BodyTextIndent"/>
    <w:link w:val="BodyTextIndentitalicChar"/>
    <w:rsid w:val="003E462A"/>
    <w:rPr>
      <w:i/>
      <w:color w:val="auto"/>
      <w:spacing w:val="0"/>
    </w:rPr>
  </w:style>
  <w:style w:type="character" w:customStyle="1" w:styleId="BodyTextIndentitalicChar">
    <w:name w:val="Body Text Indent + italic Char"/>
    <w:link w:val="BodyTextIndentitalic"/>
    <w:rsid w:val="003E462A"/>
    <w:rPr>
      <w:rFonts w:ascii="Verdana" w:eastAsia="Arial Unicode MS" w:hAnsi="Verdana" w:cs="Times New Roman"/>
      <w:i/>
      <w:kern w:val="1"/>
      <w:sz w:val="20"/>
      <w:lang w:eastAsia="en-GB"/>
    </w:rPr>
  </w:style>
  <w:style w:type="paragraph" w:customStyle="1" w:styleId="BodyTextBold0">
    <w:name w:val="BodyTextBold"/>
    <w:basedOn w:val="BodyTextIndent0"/>
    <w:link w:val="BodyTextBoldChar"/>
    <w:qFormat/>
    <w:rsid w:val="002B54B6"/>
  </w:style>
  <w:style w:type="character" w:customStyle="1" w:styleId="BodyTextBoldChar">
    <w:name w:val="BodyTextBold Char"/>
    <w:basedOn w:val="BodyTextBoldCharChar"/>
    <w:link w:val="BodyTextBold0"/>
    <w:rsid w:val="002B54B6"/>
    <w:rPr>
      <w:rFonts w:ascii="Verdana" w:eastAsia="Arial Unicode MS" w:hAnsi="Verdana" w:cs="Arial"/>
      <w:b/>
      <w:bCs w:val="0"/>
      <w:noProof/>
      <w:color w:val="212322" w:themeColor="text2"/>
      <w:kern w:val="1"/>
      <w:sz w:val="20"/>
      <w:szCs w:val="20"/>
      <w:lang w:eastAsia="en-GB"/>
    </w:rPr>
  </w:style>
  <w:style w:type="paragraph" w:customStyle="1" w:styleId="BodyTextIndent0">
    <w:name w:val="BodyTextIndent"/>
    <w:basedOn w:val="BodyTextIndentBold0"/>
    <w:link w:val="BodyTextIndentChar0"/>
    <w:qFormat/>
    <w:rsid w:val="002B54B6"/>
  </w:style>
  <w:style w:type="character" w:customStyle="1" w:styleId="BodyTextIndentChar0">
    <w:name w:val="BodyTextIndent Char"/>
    <w:basedOn w:val="BodyTextIndentChar"/>
    <w:link w:val="BodyTextIndent0"/>
    <w:rsid w:val="002B54B6"/>
    <w:rPr>
      <w:rFonts w:ascii="Verdana" w:eastAsia="Arial Unicode MS" w:hAnsi="Verdana" w:cs="Arial"/>
      <w:b/>
      <w:noProof/>
      <w:color w:val="212322" w:themeColor="text2"/>
      <w:spacing w:val="-4"/>
      <w:kern w:val="1"/>
      <w:sz w:val="20"/>
      <w:szCs w:val="20"/>
      <w:lang w:eastAsia="en-GB"/>
    </w:rPr>
  </w:style>
  <w:style w:type="paragraph" w:styleId="ListBullet3">
    <w:name w:val="List Bullet 3"/>
    <w:basedOn w:val="Normal"/>
    <w:link w:val="ListBullet3Char"/>
    <w:rsid w:val="003E462A"/>
    <w:pPr>
      <w:widowControl w:val="0"/>
      <w:numPr>
        <w:numId w:val="10"/>
      </w:numPr>
      <w:suppressAutoHyphens/>
      <w:spacing w:before="0" w:after="0" w:line="240" w:lineRule="auto"/>
    </w:pPr>
    <w:rPr>
      <w:rFonts w:ascii="Verdana" w:eastAsia="Arial Unicode MS" w:hAnsi="Verdana" w:cs="Times New Roman"/>
      <w:color w:val="auto"/>
      <w:spacing w:val="0"/>
      <w:kern w:val="1"/>
      <w:lang w:eastAsia="en-GB"/>
    </w:rPr>
  </w:style>
  <w:style w:type="character" w:customStyle="1" w:styleId="ListBullet3Char">
    <w:name w:val="List Bullet 3 Char"/>
    <w:basedOn w:val="DefaultParagraphFont"/>
    <w:link w:val="ListBullet3"/>
    <w:rsid w:val="003E462A"/>
    <w:rPr>
      <w:rFonts w:ascii="Verdana" w:eastAsia="Arial Unicode MS" w:hAnsi="Verdana" w:cs="Times New Roman"/>
      <w:kern w:val="1"/>
      <w:sz w:val="20"/>
      <w:lang w:eastAsia="en-GB"/>
    </w:rPr>
  </w:style>
  <w:style w:type="paragraph" w:customStyle="1" w:styleId="BodyTextIndentBold0">
    <w:name w:val="BodyTextIndentBold"/>
    <w:basedOn w:val="BodyTextItalic0"/>
    <w:link w:val="BodyTextIndentBoldChar0"/>
    <w:rsid w:val="00D14D0D"/>
  </w:style>
  <w:style w:type="character" w:customStyle="1" w:styleId="BodyTextIndentBoldChar0">
    <w:name w:val="BodyTextIndentBold Char"/>
    <w:basedOn w:val="ListBullet3Char"/>
    <w:link w:val="BodyTextIndentBold0"/>
    <w:rsid w:val="00D14D0D"/>
    <w:rPr>
      <w:rFonts w:ascii="Verdana" w:eastAsia="Arial Unicode MS" w:hAnsi="Verdana" w:cs="Arial"/>
      <w:b/>
      <w:noProof/>
      <w:color w:val="212322" w:themeColor="text2"/>
      <w:kern w:val="1"/>
      <w:sz w:val="20"/>
      <w:szCs w:val="20"/>
      <w:lang w:eastAsia="en-GB"/>
    </w:rPr>
  </w:style>
  <w:style w:type="paragraph" w:customStyle="1" w:styleId="BodyTextIndentItalics">
    <w:name w:val="BodyTextIndentItalics"/>
    <w:basedOn w:val="TOC3"/>
    <w:link w:val="BodyTextIndentItalicsChar"/>
    <w:rsid w:val="00D14D0D"/>
    <w:pPr>
      <w:tabs>
        <w:tab w:val="left" w:pos="1200"/>
      </w:tabs>
    </w:pPr>
  </w:style>
  <w:style w:type="character" w:customStyle="1" w:styleId="BodyTextIndentItalicsChar">
    <w:name w:val="BodyTextIndentItalics Char"/>
    <w:basedOn w:val="BodyTextIndentitalicChar"/>
    <w:link w:val="BodyTextIndentItalics"/>
    <w:rsid w:val="00D14D0D"/>
    <w:rPr>
      <w:rFonts w:ascii="Verdana" w:eastAsia="Arial Unicode MS" w:hAnsi="Verdana" w:cs="Arial"/>
      <w:b/>
      <w:i w:val="0"/>
      <w:noProof/>
      <w:color w:val="212322" w:themeColor="text2"/>
      <w:kern w:val="1"/>
      <w:sz w:val="20"/>
      <w:szCs w:val="20"/>
      <w:lang w:eastAsia="en-GB"/>
    </w:rPr>
  </w:style>
  <w:style w:type="paragraph" w:customStyle="1" w:styleId="BodyTextItalic0">
    <w:name w:val="BodyTextItalic"/>
    <w:basedOn w:val="BodyTextIndentItalics"/>
    <w:link w:val="BodyTextItalicChar0"/>
    <w:rsid w:val="00D14D0D"/>
  </w:style>
  <w:style w:type="character" w:customStyle="1" w:styleId="BodyTextItalicChar0">
    <w:name w:val="BodyTextItalic Char"/>
    <w:basedOn w:val="BodyTextItalicChar"/>
    <w:link w:val="BodyTextItalic0"/>
    <w:rsid w:val="00D14D0D"/>
    <w:rPr>
      <w:rFonts w:ascii="Verdana" w:eastAsia="Arial Unicode MS" w:hAnsi="Verdana" w:cs="Arial"/>
      <w:b/>
      <w:i w:val="0"/>
      <w:noProof/>
      <w:color w:val="212322" w:themeColor="text2"/>
      <w:kern w:val="1"/>
      <w:sz w:val="20"/>
      <w:szCs w:val="20"/>
      <w:lang w:eastAsia="en-GB"/>
    </w:rPr>
  </w:style>
  <w:style w:type="paragraph" w:customStyle="1" w:styleId="BodyTextStandard">
    <w:name w:val="BodyTextStandard"/>
    <w:basedOn w:val="BodyText"/>
    <w:link w:val="BodyTextStandardChar"/>
    <w:autoRedefine/>
    <w:qFormat/>
    <w:rsid w:val="00F02A76"/>
    <w:pPr>
      <w:widowControl w:val="0"/>
      <w:suppressAutoHyphens/>
      <w:spacing w:after="180"/>
    </w:pPr>
    <w:rPr>
      <w:rFonts w:eastAsia="Arial Unicode MS"/>
      <w:kern w:val="1"/>
      <w:lang w:eastAsia="en-GB"/>
    </w:rPr>
  </w:style>
  <w:style w:type="character" w:customStyle="1" w:styleId="BodyTextStandardChar">
    <w:name w:val="BodyTextStandard Char"/>
    <w:basedOn w:val="BodyTextChar"/>
    <w:link w:val="BodyTextStandard"/>
    <w:rsid w:val="00F02A76"/>
    <w:rPr>
      <w:rFonts w:ascii="Arial" w:eastAsia="Arial Unicode MS" w:hAnsi="Arial" w:cs="Arial"/>
      <w:color w:val="212322" w:themeColor="text2"/>
      <w:spacing w:val="-4"/>
      <w:kern w:val="1"/>
      <w:lang w:eastAsia="en-GB"/>
    </w:rPr>
  </w:style>
  <w:style w:type="paragraph" w:styleId="Caption">
    <w:name w:val="caption"/>
    <w:basedOn w:val="BodyText"/>
    <w:next w:val="Normal"/>
    <w:qFormat/>
    <w:rsid w:val="002B54B6"/>
    <w:pPr>
      <w:widowControl w:val="0"/>
      <w:suppressAutoHyphens/>
      <w:spacing w:before="120" w:after="240" w:line="240" w:lineRule="exact"/>
      <w:outlineLvl w:val="0"/>
    </w:pPr>
    <w:rPr>
      <w:rFonts w:eastAsia="Arial Unicode MS" w:cs="Times New Roman"/>
      <w:b/>
      <w:bCs/>
      <w:color w:val="auto"/>
      <w:spacing w:val="0"/>
      <w:kern w:val="1"/>
      <w:szCs w:val="20"/>
      <w:lang w:eastAsia="en-GB"/>
    </w:rPr>
  </w:style>
  <w:style w:type="paragraph" w:customStyle="1" w:styleId="zDocCover16pt">
    <w:name w:val="z DocCover 16pt"/>
    <w:basedOn w:val="Normal"/>
    <w:link w:val="zDocCover16ptChar"/>
    <w:rsid w:val="003E462A"/>
    <w:pPr>
      <w:widowControl w:val="0"/>
      <w:suppressAutoHyphens/>
      <w:spacing w:before="10" w:after="10" w:line="240" w:lineRule="auto"/>
      <w:jc w:val="center"/>
    </w:pPr>
    <w:rPr>
      <w:rFonts w:ascii="Verdana" w:eastAsia="Arial Unicode MS" w:hAnsi="Verdana" w:cs="Times New Roman"/>
      <w:color w:val="auto"/>
      <w:spacing w:val="0"/>
      <w:kern w:val="1"/>
      <w:sz w:val="32"/>
      <w:szCs w:val="22"/>
      <w:lang w:eastAsia="en-GB"/>
    </w:rPr>
  </w:style>
  <w:style w:type="character" w:customStyle="1" w:styleId="zDocCover16ptChar">
    <w:name w:val="z DocCover 16pt Char"/>
    <w:basedOn w:val="DefaultParagraphFont"/>
    <w:link w:val="zDocCover16pt"/>
    <w:rsid w:val="003E462A"/>
    <w:rPr>
      <w:rFonts w:ascii="Verdana" w:eastAsia="Arial Unicode MS" w:hAnsi="Verdana" w:cs="Times New Roman"/>
      <w:kern w:val="1"/>
      <w:sz w:val="32"/>
      <w:szCs w:val="22"/>
      <w:lang w:eastAsia="en-GB"/>
    </w:rPr>
  </w:style>
  <w:style w:type="character" w:styleId="CommentReference">
    <w:name w:val="annotation reference"/>
    <w:semiHidden/>
    <w:rsid w:val="003E462A"/>
    <w:rPr>
      <w:sz w:val="16"/>
      <w:szCs w:val="16"/>
    </w:rPr>
  </w:style>
  <w:style w:type="paragraph" w:styleId="CommentText">
    <w:name w:val="annotation text"/>
    <w:basedOn w:val="Normal"/>
    <w:link w:val="CommentTextChar"/>
    <w:semiHidden/>
    <w:rsid w:val="003E462A"/>
    <w:pPr>
      <w:widowControl w:val="0"/>
      <w:suppressAutoHyphens/>
      <w:spacing w:before="0" w:after="0" w:line="240" w:lineRule="auto"/>
    </w:pPr>
    <w:rPr>
      <w:rFonts w:ascii="Verdana" w:eastAsia="Arial Unicode MS" w:hAnsi="Verdana" w:cs="Times New Roman"/>
      <w:color w:val="auto"/>
      <w:spacing w:val="0"/>
      <w:kern w:val="1"/>
      <w:szCs w:val="20"/>
      <w:lang w:eastAsia="en-GB"/>
    </w:rPr>
  </w:style>
  <w:style w:type="character" w:customStyle="1" w:styleId="CommentTextChar">
    <w:name w:val="Comment Text Char"/>
    <w:basedOn w:val="DefaultParagraphFont"/>
    <w:link w:val="CommentText"/>
    <w:semiHidden/>
    <w:rsid w:val="003E462A"/>
    <w:rPr>
      <w:rFonts w:ascii="Verdana" w:eastAsia="Arial Unicode MS" w:hAnsi="Verdana" w:cs="Times New Roman"/>
      <w:kern w:val="1"/>
      <w:sz w:val="20"/>
      <w:szCs w:val="20"/>
      <w:lang w:eastAsia="en-GB"/>
    </w:rPr>
  </w:style>
  <w:style w:type="paragraph" w:styleId="CommentSubject">
    <w:name w:val="annotation subject"/>
    <w:basedOn w:val="CommentText"/>
    <w:next w:val="CommentText"/>
    <w:link w:val="CommentSubjectChar"/>
    <w:semiHidden/>
    <w:rsid w:val="003E462A"/>
    <w:rPr>
      <w:b/>
      <w:bCs/>
    </w:rPr>
  </w:style>
  <w:style w:type="character" w:customStyle="1" w:styleId="CommentSubjectChar">
    <w:name w:val="Comment Subject Char"/>
    <w:basedOn w:val="CommentTextChar"/>
    <w:link w:val="CommentSubject"/>
    <w:semiHidden/>
    <w:rsid w:val="003E462A"/>
    <w:rPr>
      <w:rFonts w:ascii="Verdana" w:eastAsia="Arial Unicode MS" w:hAnsi="Verdana" w:cs="Times New Roman"/>
      <w:b/>
      <w:bCs/>
      <w:kern w:val="1"/>
      <w:sz w:val="20"/>
      <w:szCs w:val="20"/>
      <w:lang w:eastAsia="en-GB"/>
    </w:rPr>
  </w:style>
  <w:style w:type="paragraph" w:customStyle="1" w:styleId="DocCoverBlueLetters">
    <w:name w:val="DocCoverBlueLetters"/>
    <w:basedOn w:val="Normal"/>
    <w:link w:val="DocCoverBlueLettersChar"/>
    <w:rsid w:val="003E462A"/>
    <w:pPr>
      <w:widowControl w:val="0"/>
      <w:suppressAutoHyphens/>
      <w:spacing w:before="0" w:after="0" w:line="240" w:lineRule="auto"/>
    </w:pPr>
    <w:rPr>
      <w:rFonts w:ascii="Verdana" w:eastAsia="Arial Unicode MS" w:hAnsi="Verdana" w:cs="Times New Roman"/>
      <w:b/>
      <w:color w:val="0085CA"/>
      <w:spacing w:val="0"/>
      <w:kern w:val="20"/>
      <w:sz w:val="22"/>
      <w:lang w:eastAsia="en-GB"/>
    </w:rPr>
  </w:style>
  <w:style w:type="character" w:customStyle="1" w:styleId="DocCoverBlueLettersChar">
    <w:name w:val="DocCoverBlueLetters Char"/>
    <w:link w:val="DocCoverBlueLetters"/>
    <w:rsid w:val="003E462A"/>
    <w:rPr>
      <w:rFonts w:ascii="Verdana" w:eastAsia="Arial Unicode MS" w:hAnsi="Verdana" w:cs="Times New Roman"/>
      <w:b/>
      <w:color w:val="0085CA"/>
      <w:kern w:val="20"/>
      <w:sz w:val="22"/>
      <w:lang w:eastAsia="en-GB"/>
    </w:rPr>
  </w:style>
  <w:style w:type="paragraph" w:customStyle="1" w:styleId="zDocMeta">
    <w:name w:val="z DocMeta"/>
    <w:basedOn w:val="BodyText"/>
    <w:link w:val="zDocMetaChar"/>
    <w:rsid w:val="003E462A"/>
    <w:pPr>
      <w:widowControl w:val="0"/>
      <w:suppressAutoHyphens/>
      <w:spacing w:before="0" w:after="0" w:line="240" w:lineRule="exact"/>
    </w:pPr>
    <w:rPr>
      <w:rFonts w:ascii="Verdana" w:eastAsia="Arial Unicode MS" w:hAnsi="Verdana" w:cs="Times New Roman"/>
      <w:kern w:val="1"/>
      <w:sz w:val="16"/>
      <w:lang w:eastAsia="en-GB"/>
    </w:rPr>
  </w:style>
  <w:style w:type="character" w:customStyle="1" w:styleId="zDocMetaChar">
    <w:name w:val="z DocMeta Char"/>
    <w:basedOn w:val="BodyTextChar"/>
    <w:link w:val="zDocMeta"/>
    <w:rsid w:val="003E462A"/>
    <w:rPr>
      <w:rFonts w:ascii="Verdana" w:eastAsia="Arial Unicode MS" w:hAnsi="Verdana" w:cs="Times New Roman"/>
      <w:color w:val="212322" w:themeColor="text2"/>
      <w:spacing w:val="-4"/>
      <w:kern w:val="1"/>
      <w:sz w:val="16"/>
      <w:lang w:eastAsia="en-GB"/>
    </w:rPr>
  </w:style>
  <w:style w:type="paragraph" w:customStyle="1" w:styleId="zDocMetaCentre">
    <w:name w:val="z DocMeta Centre"/>
    <w:basedOn w:val="zDocMeta"/>
    <w:link w:val="zDocMetaCentreChar"/>
    <w:rsid w:val="003E462A"/>
    <w:pPr>
      <w:jc w:val="center"/>
    </w:pPr>
  </w:style>
  <w:style w:type="character" w:customStyle="1" w:styleId="zDocMetaCentreChar">
    <w:name w:val="z DocMeta Centre Char"/>
    <w:basedOn w:val="zDocMetaChar"/>
    <w:link w:val="zDocMetaCentre"/>
    <w:rsid w:val="003E462A"/>
    <w:rPr>
      <w:rFonts w:ascii="Verdana" w:eastAsia="Arial Unicode MS" w:hAnsi="Verdana" w:cs="Times New Roman"/>
      <w:color w:val="212322" w:themeColor="text2"/>
      <w:spacing w:val="-4"/>
      <w:kern w:val="1"/>
      <w:sz w:val="16"/>
      <w:lang w:eastAsia="en-GB"/>
    </w:rPr>
  </w:style>
  <w:style w:type="paragraph" w:customStyle="1" w:styleId="zDocMetaBold">
    <w:name w:val="z DocMeta Bold"/>
    <w:basedOn w:val="zDocMetaCentre"/>
    <w:link w:val="zDocMetaBoldChar"/>
    <w:rsid w:val="003E462A"/>
    <w:rPr>
      <w:b/>
    </w:rPr>
  </w:style>
  <w:style w:type="character" w:customStyle="1" w:styleId="zDocMetaBoldChar">
    <w:name w:val="z DocMeta Bold Char"/>
    <w:basedOn w:val="zDocMetaCentreChar"/>
    <w:link w:val="zDocMetaBold"/>
    <w:rsid w:val="003E462A"/>
    <w:rPr>
      <w:rFonts w:ascii="Verdana" w:eastAsia="Arial Unicode MS" w:hAnsi="Verdana" w:cs="Times New Roman"/>
      <w:b/>
      <w:color w:val="212322" w:themeColor="text2"/>
      <w:spacing w:val="-4"/>
      <w:kern w:val="1"/>
      <w:sz w:val="16"/>
      <w:lang w:eastAsia="en-GB"/>
    </w:rPr>
  </w:style>
  <w:style w:type="paragraph" w:customStyle="1" w:styleId="DocManTableBold">
    <w:name w:val="DocManTableBold"/>
    <w:basedOn w:val="zDocMetaBold"/>
    <w:link w:val="DocManTableBoldChar"/>
    <w:autoRedefine/>
    <w:qFormat/>
    <w:rsid w:val="00946F5C"/>
    <w:pPr>
      <w:framePr w:hSpace="180" w:wrap="around" w:vAnchor="text" w:hAnchor="margin" w:y="-53"/>
      <w:spacing w:line="276" w:lineRule="auto"/>
      <w:jc w:val="left"/>
    </w:pPr>
    <w:rPr>
      <w:rFonts w:ascii="Arial" w:hAnsi="Arial"/>
      <w:sz w:val="20"/>
    </w:rPr>
  </w:style>
  <w:style w:type="character" w:customStyle="1" w:styleId="DocManTableBoldChar">
    <w:name w:val="DocManTableBold Char"/>
    <w:basedOn w:val="zDocMetaBoldChar"/>
    <w:link w:val="DocManTableBold"/>
    <w:rsid w:val="00946F5C"/>
    <w:rPr>
      <w:rFonts w:ascii="Arial" w:eastAsia="Arial Unicode MS" w:hAnsi="Arial" w:cs="Times New Roman"/>
      <w:b/>
      <w:color w:val="212322" w:themeColor="text2"/>
      <w:spacing w:val="-4"/>
      <w:kern w:val="1"/>
      <w:sz w:val="20"/>
      <w:lang w:eastAsia="en-GB"/>
    </w:rPr>
  </w:style>
  <w:style w:type="paragraph" w:customStyle="1" w:styleId="DocManTableNormal">
    <w:name w:val="DocManTableNormal"/>
    <w:basedOn w:val="BodyText"/>
    <w:link w:val="DocManTableNormalChar"/>
    <w:autoRedefine/>
    <w:uiPriority w:val="99"/>
    <w:qFormat/>
    <w:rsid w:val="00946F5C"/>
    <w:pPr>
      <w:widowControl w:val="0"/>
      <w:suppressAutoHyphens/>
      <w:spacing w:after="180"/>
    </w:pPr>
    <w:rPr>
      <w:rFonts w:eastAsia="Arial Unicode MS" w:cs="Times New Roman"/>
      <w:kern w:val="1"/>
      <w:lang w:eastAsia="en-GB"/>
    </w:rPr>
  </w:style>
  <w:style w:type="character" w:customStyle="1" w:styleId="DocManTableNormalChar">
    <w:name w:val="DocManTableNormal Char"/>
    <w:basedOn w:val="BodyTextChar"/>
    <w:link w:val="DocManTableNormal"/>
    <w:uiPriority w:val="99"/>
    <w:rsid w:val="00946F5C"/>
    <w:rPr>
      <w:rFonts w:ascii="Arial" w:eastAsia="Arial Unicode MS" w:hAnsi="Arial" w:cs="Times New Roman"/>
      <w:color w:val="212322" w:themeColor="text2"/>
      <w:spacing w:val="-4"/>
      <w:kern w:val="1"/>
      <w:lang w:eastAsia="en-GB"/>
    </w:rPr>
  </w:style>
  <w:style w:type="paragraph" w:customStyle="1" w:styleId="DocManTableItalic">
    <w:name w:val="DocManTableItalic"/>
    <w:basedOn w:val="DocManTableNormal"/>
    <w:link w:val="DocManTableItalicChar"/>
    <w:rsid w:val="00D14D0D"/>
    <w:rPr>
      <w:i/>
    </w:rPr>
  </w:style>
  <w:style w:type="character" w:customStyle="1" w:styleId="DocManTableItalicChar">
    <w:name w:val="DocManTableItalic Char"/>
    <w:basedOn w:val="DocManTableNormalChar"/>
    <w:link w:val="DocManTableItalic"/>
    <w:rsid w:val="00D14D0D"/>
    <w:rPr>
      <w:rFonts w:ascii="Arial" w:eastAsia="Arial Unicode MS" w:hAnsi="Arial" w:cs="Times New Roman"/>
      <w:i/>
      <w:color w:val="212322" w:themeColor="text2"/>
      <w:spacing w:val="-4"/>
      <w:kern w:val="1"/>
      <w:sz w:val="20"/>
      <w:lang w:eastAsia="en-GB"/>
    </w:rPr>
  </w:style>
  <w:style w:type="paragraph" w:customStyle="1" w:styleId="DocMetadata">
    <w:name w:val="DocMetadata"/>
    <w:basedOn w:val="Normal"/>
    <w:link w:val="DocMetadataChar"/>
    <w:autoRedefine/>
    <w:qFormat/>
    <w:rsid w:val="00946F5C"/>
    <w:pPr>
      <w:widowControl w:val="0"/>
      <w:suppressAutoHyphens/>
      <w:spacing w:before="10" w:after="10"/>
    </w:pPr>
    <w:rPr>
      <w:rFonts w:eastAsia="Arial Unicode MS" w:cs="Times New Roman"/>
      <w:color w:val="auto"/>
      <w:spacing w:val="0"/>
      <w:kern w:val="1"/>
      <w:sz w:val="22"/>
      <w:szCs w:val="22"/>
      <w:lang w:eastAsia="en-GB"/>
    </w:rPr>
  </w:style>
  <w:style w:type="character" w:customStyle="1" w:styleId="DocMetadataChar">
    <w:name w:val="DocMetadata Char"/>
    <w:basedOn w:val="DefaultParagraphFont"/>
    <w:link w:val="DocMetadata"/>
    <w:rsid w:val="00946F5C"/>
    <w:rPr>
      <w:rFonts w:ascii="Arial" w:eastAsia="Arial Unicode MS" w:hAnsi="Arial" w:cs="Times New Roman"/>
      <w:kern w:val="1"/>
      <w:sz w:val="22"/>
      <w:szCs w:val="22"/>
      <w:lang w:eastAsia="en-GB"/>
    </w:rPr>
  </w:style>
  <w:style w:type="paragraph" w:customStyle="1" w:styleId="zDocCoverBold">
    <w:name w:val="z DocCover Bold"/>
    <w:basedOn w:val="Normal"/>
    <w:link w:val="zDocCoverBoldCharChar"/>
    <w:rsid w:val="003E462A"/>
    <w:pPr>
      <w:widowControl w:val="0"/>
      <w:suppressAutoHyphens/>
      <w:spacing w:before="0" w:line="240" w:lineRule="auto"/>
    </w:pPr>
    <w:rPr>
      <w:rFonts w:ascii="Verdana" w:eastAsia="Arial Unicode MS" w:hAnsi="Verdana" w:cs="Times New Roman"/>
      <w:b/>
      <w:color w:val="auto"/>
      <w:spacing w:val="0"/>
      <w:kern w:val="1"/>
      <w:sz w:val="22"/>
      <w:szCs w:val="22"/>
      <w:lang w:eastAsia="en-GB"/>
    </w:rPr>
  </w:style>
  <w:style w:type="character" w:customStyle="1" w:styleId="zDocCoverBoldCharChar">
    <w:name w:val="z DocCover Bold Char Char"/>
    <w:link w:val="zDocCoverBold"/>
    <w:rsid w:val="003E462A"/>
    <w:rPr>
      <w:rFonts w:ascii="Verdana" w:eastAsia="Arial Unicode MS" w:hAnsi="Verdana" w:cs="Times New Roman"/>
      <w:b/>
      <w:kern w:val="1"/>
      <w:sz w:val="22"/>
      <w:szCs w:val="22"/>
      <w:lang w:eastAsia="en-GB"/>
    </w:rPr>
  </w:style>
  <w:style w:type="paragraph" w:customStyle="1" w:styleId="DocMetadataBold">
    <w:name w:val="DocMetadataBold"/>
    <w:basedOn w:val="zDocCoverBold"/>
    <w:link w:val="DocMetadataBoldChar"/>
    <w:autoRedefine/>
    <w:qFormat/>
    <w:rsid w:val="00946F5C"/>
    <w:pPr>
      <w:spacing w:line="276" w:lineRule="auto"/>
    </w:pPr>
    <w:rPr>
      <w:rFonts w:ascii="Arial" w:hAnsi="Arial"/>
    </w:rPr>
  </w:style>
  <w:style w:type="character" w:customStyle="1" w:styleId="DocMetadataBoldChar">
    <w:name w:val="DocMetadataBold Char"/>
    <w:basedOn w:val="zDocCoverBoldCharChar"/>
    <w:link w:val="DocMetadataBold"/>
    <w:rsid w:val="00946F5C"/>
    <w:rPr>
      <w:rFonts w:ascii="Arial" w:eastAsia="Arial Unicode MS" w:hAnsi="Arial" w:cs="Times New Roman"/>
      <w:b/>
      <w:kern w:val="1"/>
      <w:sz w:val="22"/>
      <w:szCs w:val="22"/>
      <w:lang w:eastAsia="en-GB"/>
    </w:rPr>
  </w:style>
  <w:style w:type="paragraph" w:styleId="DocumentMap">
    <w:name w:val="Document Map"/>
    <w:basedOn w:val="Normal"/>
    <w:link w:val="DocumentMapChar"/>
    <w:semiHidden/>
    <w:rsid w:val="003E462A"/>
    <w:pPr>
      <w:widowControl w:val="0"/>
      <w:shd w:val="clear" w:color="auto" w:fill="000080"/>
      <w:suppressAutoHyphens/>
      <w:spacing w:before="0" w:after="0" w:line="240" w:lineRule="auto"/>
    </w:pPr>
    <w:rPr>
      <w:rFonts w:ascii="Tahoma" w:eastAsia="Arial Unicode MS" w:hAnsi="Tahoma" w:cs="Tahoma"/>
      <w:color w:val="auto"/>
      <w:spacing w:val="0"/>
      <w:kern w:val="1"/>
      <w:szCs w:val="20"/>
      <w:lang w:eastAsia="en-GB"/>
    </w:rPr>
  </w:style>
  <w:style w:type="character" w:customStyle="1" w:styleId="DocumentMapChar">
    <w:name w:val="Document Map Char"/>
    <w:basedOn w:val="DefaultParagraphFont"/>
    <w:link w:val="DocumentMap"/>
    <w:semiHidden/>
    <w:rsid w:val="003E462A"/>
    <w:rPr>
      <w:rFonts w:ascii="Tahoma" w:eastAsia="Arial Unicode MS" w:hAnsi="Tahoma" w:cs="Tahoma"/>
      <w:kern w:val="1"/>
      <w:sz w:val="20"/>
      <w:szCs w:val="20"/>
      <w:shd w:val="clear" w:color="auto" w:fill="000080"/>
      <w:lang w:eastAsia="en-GB"/>
    </w:rPr>
  </w:style>
  <w:style w:type="paragraph" w:customStyle="1" w:styleId="zDocTitle">
    <w:name w:val="z Doc Title"/>
    <w:basedOn w:val="Normal"/>
    <w:link w:val="zDocTitleChar"/>
    <w:autoRedefine/>
    <w:rsid w:val="003E462A"/>
    <w:pPr>
      <w:keepNext/>
      <w:widowControl w:val="0"/>
      <w:suppressAutoHyphens/>
      <w:spacing w:before="240" w:after="120" w:line="240" w:lineRule="auto"/>
      <w:ind w:left="567"/>
    </w:pPr>
    <w:rPr>
      <w:rFonts w:ascii="Museo 500" w:eastAsia="MS Mincho" w:hAnsi="Museo 500" w:cs="Tahoma"/>
      <w:b/>
      <w:color w:val="auto"/>
      <w:spacing w:val="0"/>
      <w:kern w:val="1"/>
      <w:sz w:val="44"/>
      <w:szCs w:val="36"/>
      <w:lang w:eastAsia="en-GB"/>
    </w:rPr>
  </w:style>
  <w:style w:type="character" w:customStyle="1" w:styleId="zDocTitleChar">
    <w:name w:val="z Doc Title Char"/>
    <w:basedOn w:val="DefaultParagraphFont"/>
    <w:link w:val="zDocTitle"/>
    <w:rsid w:val="003E462A"/>
    <w:rPr>
      <w:rFonts w:ascii="Museo 500" w:eastAsia="MS Mincho" w:hAnsi="Museo 500" w:cs="Tahoma"/>
      <w:b/>
      <w:kern w:val="1"/>
      <w:sz w:val="44"/>
      <w:szCs w:val="36"/>
      <w:lang w:eastAsia="en-GB"/>
    </w:rPr>
  </w:style>
  <w:style w:type="paragraph" w:customStyle="1" w:styleId="DocumentSubTitle">
    <w:name w:val="DocumentSubTitle"/>
    <w:basedOn w:val="Subtitle"/>
    <w:link w:val="DocumentSubTitleChar"/>
    <w:rsid w:val="00CD2B36"/>
    <w:pPr>
      <w:keepNext/>
      <w:widowControl w:val="0"/>
      <w:autoSpaceDE/>
      <w:autoSpaceDN/>
      <w:adjustRightInd/>
      <w:spacing w:before="0" w:after="0"/>
      <w:ind w:left="1276"/>
      <w:jc w:val="both"/>
      <w:textAlignment w:val="auto"/>
    </w:pPr>
    <w:rPr>
      <w:rFonts w:eastAsia="MS Mincho" w:cs="Tahoma"/>
      <w:i/>
      <w:iCs/>
      <w:kern w:val="1"/>
      <w:sz w:val="32"/>
      <w:szCs w:val="32"/>
      <w:lang w:eastAsia="en-GB"/>
    </w:rPr>
  </w:style>
  <w:style w:type="character" w:customStyle="1" w:styleId="DocumentSubTitleChar">
    <w:name w:val="DocumentSubTitle Char"/>
    <w:basedOn w:val="SubtitleChar"/>
    <w:link w:val="DocumentSubTitle"/>
    <w:rsid w:val="00CD2B36"/>
    <w:rPr>
      <w:rFonts w:ascii="Arial" w:eastAsia="MS Mincho" w:hAnsi="Arial" w:cs="Tahoma"/>
      <w:i/>
      <w:iCs/>
      <w:noProof/>
      <w:color w:val="212322" w:themeColor="text2"/>
      <w:kern w:val="1"/>
      <w:sz w:val="32"/>
      <w:szCs w:val="32"/>
      <w:lang w:eastAsia="en-GB"/>
      <w14:textFill>
        <w14:solidFill>
          <w14:schemeClr w14:val="tx2">
            <w14:lumMod w14:val="95000"/>
            <w14:lumOff w14:val="5000"/>
            <w14:lumMod w14:val="95000"/>
            <w14:lumOff w14:val="5000"/>
          </w14:schemeClr>
        </w14:solidFill>
      </w14:textFill>
    </w:rPr>
  </w:style>
  <w:style w:type="paragraph" w:customStyle="1" w:styleId="DocumentTitle">
    <w:name w:val="DocumentTitle"/>
    <w:basedOn w:val="zDocTitle"/>
    <w:link w:val="DocumentTitleChar"/>
    <w:rsid w:val="003E462A"/>
    <w:pPr>
      <w:spacing w:line="276" w:lineRule="auto"/>
      <w:ind w:left="1276"/>
      <w:jc w:val="both"/>
    </w:pPr>
    <w:rPr>
      <w:rFonts w:ascii="Verdana" w:hAnsi="Verdana"/>
    </w:rPr>
  </w:style>
  <w:style w:type="character" w:customStyle="1" w:styleId="DocumentTitleChar">
    <w:name w:val="DocumentTitle Char"/>
    <w:basedOn w:val="zDocTitleChar"/>
    <w:link w:val="DocumentTitle"/>
    <w:rsid w:val="003E462A"/>
    <w:rPr>
      <w:rFonts w:ascii="Verdana" w:eastAsia="MS Mincho" w:hAnsi="Verdana" w:cs="Tahoma"/>
      <w:b/>
      <w:kern w:val="1"/>
      <w:sz w:val="44"/>
      <w:szCs w:val="36"/>
      <w:lang w:eastAsia="en-GB"/>
    </w:rPr>
  </w:style>
  <w:style w:type="paragraph" w:customStyle="1" w:styleId="Footerright">
    <w:name w:val="Footer right"/>
    <w:basedOn w:val="Normal"/>
    <w:rsid w:val="003E462A"/>
    <w:pPr>
      <w:widowControl w:val="0"/>
      <w:suppressLineNumbers/>
      <w:tabs>
        <w:tab w:val="center" w:pos="4819"/>
        <w:tab w:val="right" w:pos="9638"/>
      </w:tabs>
      <w:suppressAutoHyphens/>
      <w:spacing w:before="0" w:after="0" w:line="240" w:lineRule="auto"/>
      <w:jc w:val="right"/>
    </w:pPr>
    <w:rPr>
      <w:rFonts w:ascii="Verdana" w:eastAsia="Arial Unicode MS" w:hAnsi="Verdana" w:cs="Times New Roman"/>
      <w:color w:val="auto"/>
      <w:spacing w:val="0"/>
      <w:kern w:val="1"/>
      <w:sz w:val="16"/>
      <w:lang w:eastAsia="en-GB"/>
    </w:rPr>
  </w:style>
  <w:style w:type="paragraph" w:customStyle="1" w:styleId="Heading1">
    <w:name w:val="Heading1"/>
    <w:basedOn w:val="Heading10"/>
    <w:link w:val="Heading1Char0"/>
    <w:rsid w:val="009B4413"/>
    <w:pPr>
      <w:keepNext/>
      <w:widowControl w:val="0"/>
      <w:numPr>
        <w:numId w:val="11"/>
      </w:numPr>
      <w:autoSpaceDE/>
      <w:autoSpaceDN/>
      <w:adjustRightInd/>
      <w:spacing w:before="240" w:after="120"/>
      <w:textAlignment w:val="auto"/>
    </w:pPr>
    <w:rPr>
      <w:rFonts w:eastAsia="MS Mincho" w:cs="Tahoma"/>
      <w:bCs/>
      <w:kern w:val="30"/>
      <w:szCs w:val="32"/>
      <w:lang w:eastAsia="en-GB"/>
    </w:rPr>
  </w:style>
  <w:style w:type="character" w:customStyle="1" w:styleId="Heading1Char0">
    <w:name w:val="Heading1 Char"/>
    <w:basedOn w:val="DefaultParagraphFont"/>
    <w:link w:val="Heading1"/>
    <w:rsid w:val="009B4413"/>
    <w:rPr>
      <w:rFonts w:ascii="Arial" w:eastAsia="MS Mincho" w:hAnsi="Arial" w:cs="Tahoma"/>
      <w:b/>
      <w:bCs/>
      <w:color w:val="702082" w:themeColor="text1"/>
      <w:kern w:val="30"/>
      <w:sz w:val="30"/>
      <w:szCs w:val="32"/>
      <w:lang w:eastAsia="en-GB"/>
      <w14:textFill>
        <w14:solidFill>
          <w14:schemeClr w14:val="tx1">
            <w14:lumMod w14:val="95000"/>
            <w14:lumOff w14:val="5000"/>
            <w14:lumMod w14:val="95000"/>
            <w14:lumOff w14:val="5000"/>
          </w14:schemeClr>
        </w14:solidFill>
      </w14:textFill>
    </w:rPr>
  </w:style>
  <w:style w:type="paragraph" w:customStyle="1" w:styleId="Heading20">
    <w:name w:val="Heading2"/>
    <w:basedOn w:val="Heading2"/>
    <w:link w:val="Heading2Char0"/>
    <w:rsid w:val="00C4475D"/>
    <w:pPr>
      <w:keepNext/>
      <w:widowControl w:val="0"/>
      <w:autoSpaceDE/>
      <w:autoSpaceDN/>
      <w:adjustRightInd/>
      <w:spacing w:before="180" w:after="120"/>
      <w:ind w:left="0" w:firstLine="0"/>
      <w:textAlignment w:val="auto"/>
    </w:pPr>
    <w:rPr>
      <w:rFonts w:eastAsia="MS Mincho" w:cs="Tahoma"/>
      <w:b w:val="0"/>
      <w:bCs/>
      <w:iCs/>
      <w:kern w:val="30"/>
      <w:szCs w:val="28"/>
      <w:lang w:eastAsia="en-GB"/>
    </w:rPr>
  </w:style>
  <w:style w:type="character" w:customStyle="1" w:styleId="Heading2Char0">
    <w:name w:val="Heading2 Char"/>
    <w:basedOn w:val="DefaultParagraphFont"/>
    <w:link w:val="Heading20"/>
    <w:rsid w:val="00C4475D"/>
    <w:rPr>
      <w:rFonts w:ascii="Arial" w:eastAsia="MS Mincho" w:hAnsi="Arial" w:cs="Tahoma"/>
      <w:b/>
      <w:bCs/>
      <w:iCs/>
      <w:color w:val="702082" w:themeColor="text1"/>
      <w:kern w:val="30"/>
      <w:sz w:val="28"/>
      <w:szCs w:val="28"/>
      <w:lang w:eastAsia="en-GB"/>
      <w14:textFill>
        <w14:solidFill>
          <w14:schemeClr w14:val="tx1">
            <w14:lumMod w14:val="95000"/>
            <w14:lumOff w14:val="5000"/>
            <w14:lumMod w14:val="95000"/>
            <w14:lumOff w14:val="5000"/>
          </w14:schemeClr>
        </w14:solidFill>
      </w14:textFill>
    </w:rPr>
  </w:style>
  <w:style w:type="paragraph" w:customStyle="1" w:styleId="Heading30">
    <w:name w:val="Heading3"/>
    <w:basedOn w:val="Heading3"/>
    <w:link w:val="Heading3Char0"/>
    <w:rsid w:val="00C4475D"/>
    <w:pPr>
      <w:keepNext/>
      <w:widowControl w:val="0"/>
      <w:autoSpaceDE/>
      <w:autoSpaceDN/>
      <w:adjustRightInd/>
      <w:spacing w:after="120"/>
      <w:ind w:left="0" w:firstLine="0"/>
      <w:textAlignment w:val="auto"/>
    </w:pPr>
    <w:rPr>
      <w:rFonts w:eastAsia="MS Mincho" w:cs="Tahoma"/>
      <w:b w:val="0"/>
      <w:bCs/>
      <w:kern w:val="30"/>
      <w:szCs w:val="28"/>
      <w:lang w:eastAsia="en-GB"/>
    </w:rPr>
  </w:style>
  <w:style w:type="character" w:customStyle="1" w:styleId="Heading3Char0">
    <w:name w:val="Heading3 Char"/>
    <w:basedOn w:val="DefaultParagraphFont"/>
    <w:link w:val="Heading30"/>
    <w:rsid w:val="00C4475D"/>
    <w:rPr>
      <w:rFonts w:ascii="Arial" w:eastAsia="MS Mincho" w:hAnsi="Arial" w:cs="Tahoma"/>
      <w:b/>
      <w:bCs/>
      <w:color w:val="702082" w:themeColor="text1"/>
      <w:kern w:val="30"/>
      <w:sz w:val="26"/>
      <w:szCs w:val="28"/>
      <w:lang w:eastAsia="en-GB"/>
      <w14:textFill>
        <w14:solidFill>
          <w14:schemeClr w14:val="tx1">
            <w14:lumMod w14:val="95000"/>
            <w14:lumOff w14:val="5000"/>
            <w14:lumMod w14:val="95000"/>
            <w14:lumOff w14:val="5000"/>
          </w14:schemeClr>
        </w14:solidFill>
      </w14:textFill>
    </w:rPr>
  </w:style>
  <w:style w:type="paragraph" w:customStyle="1" w:styleId="Heading40">
    <w:name w:val="Heading4"/>
    <w:basedOn w:val="Heading4"/>
    <w:link w:val="Heading4Char0"/>
    <w:rsid w:val="00C4475D"/>
    <w:pPr>
      <w:keepNext/>
      <w:widowControl w:val="0"/>
      <w:autoSpaceDE/>
      <w:autoSpaceDN/>
      <w:adjustRightInd/>
      <w:spacing w:after="120"/>
      <w:ind w:left="0" w:firstLine="0"/>
      <w:textAlignment w:val="auto"/>
    </w:pPr>
    <w:rPr>
      <w:rFonts w:eastAsia="MS Mincho" w:cs="Tahoma"/>
      <w:b w:val="0"/>
      <w:bCs/>
      <w:iCs/>
      <w:kern w:val="30"/>
      <w:szCs w:val="24"/>
      <w:lang w:eastAsia="en-GB"/>
    </w:rPr>
  </w:style>
  <w:style w:type="character" w:customStyle="1" w:styleId="Heading4Char0">
    <w:name w:val="Heading4 Char"/>
    <w:basedOn w:val="DefaultParagraphFont"/>
    <w:link w:val="Heading40"/>
    <w:rsid w:val="00C4475D"/>
    <w:rPr>
      <w:rFonts w:ascii="Arial" w:eastAsia="MS Mincho" w:hAnsi="Arial" w:cs="Tahoma"/>
      <w:b/>
      <w:bCs/>
      <w:iCs/>
      <w:color w:val="702082" w:themeColor="text1"/>
      <w:kern w:val="30"/>
      <w:lang w:eastAsia="en-GB"/>
      <w14:textFill>
        <w14:solidFill>
          <w14:schemeClr w14:val="tx1">
            <w14:lumMod w14:val="95000"/>
            <w14:lumOff w14:val="5000"/>
            <w14:lumMod w14:val="95000"/>
            <w14:lumOff w14:val="5000"/>
          </w14:schemeClr>
        </w14:solidFill>
      </w14:textFill>
    </w:rPr>
  </w:style>
  <w:style w:type="paragraph" w:customStyle="1" w:styleId="Heading50">
    <w:name w:val="Heading5"/>
    <w:basedOn w:val="Heading5"/>
    <w:link w:val="Heading5Char0"/>
    <w:rsid w:val="00C4475D"/>
    <w:pPr>
      <w:keepNext/>
      <w:widowControl w:val="0"/>
      <w:autoSpaceDE/>
      <w:autoSpaceDN/>
      <w:adjustRightInd/>
      <w:spacing w:before="120" w:after="120"/>
      <w:ind w:left="0" w:firstLine="0"/>
      <w:textAlignment w:val="auto"/>
    </w:pPr>
    <w:rPr>
      <w:rFonts w:eastAsia="MS Mincho" w:cs="Tahoma"/>
      <w:b w:val="0"/>
      <w:bCs/>
      <w:kern w:val="30"/>
      <w:lang w:eastAsia="en-GB"/>
    </w:rPr>
  </w:style>
  <w:style w:type="character" w:customStyle="1" w:styleId="Heading5Char0">
    <w:name w:val="Heading5 Char"/>
    <w:basedOn w:val="DefaultParagraphFont"/>
    <w:link w:val="Heading50"/>
    <w:rsid w:val="00C4475D"/>
    <w:rPr>
      <w:rFonts w:ascii="Arial" w:eastAsia="MS Mincho" w:hAnsi="Arial" w:cs="Tahoma"/>
      <w:b/>
      <w:bCs/>
      <w:color w:val="702082" w:themeColor="text1"/>
      <w:kern w:val="30"/>
      <w:sz w:val="22"/>
      <w:lang w:eastAsia="en-GB"/>
      <w14:textFill>
        <w14:solidFill>
          <w14:schemeClr w14:val="tx1">
            <w14:lumMod w14:val="95000"/>
            <w14:lumOff w14:val="5000"/>
            <w14:lumMod w14:val="95000"/>
            <w14:lumOff w14:val="5000"/>
          </w14:schemeClr>
        </w14:solidFill>
      </w14:textFill>
    </w:rPr>
  </w:style>
  <w:style w:type="paragraph" w:customStyle="1" w:styleId="Hyperlink9">
    <w:name w:val="Hyperlink(9)"/>
    <w:basedOn w:val="BodyText"/>
    <w:link w:val="Hyperlink9Char"/>
    <w:autoRedefine/>
    <w:qFormat/>
    <w:rsid w:val="00946F5C"/>
    <w:pPr>
      <w:widowControl w:val="0"/>
      <w:suppressAutoHyphens/>
      <w:spacing w:after="180"/>
    </w:pPr>
    <w:rPr>
      <w:rFonts w:eastAsia="Arial Unicode MS" w:cs="Times New Roman"/>
      <w:kern w:val="1"/>
      <w:sz w:val="18"/>
      <w:lang w:eastAsia="en-GB"/>
    </w:rPr>
  </w:style>
  <w:style w:type="character" w:customStyle="1" w:styleId="Hyperlink9Char">
    <w:name w:val="Hyperlink(9) Char"/>
    <w:basedOn w:val="BodyTextChar"/>
    <w:link w:val="Hyperlink9"/>
    <w:rsid w:val="00946F5C"/>
    <w:rPr>
      <w:rFonts w:ascii="Arial" w:eastAsia="Arial Unicode MS" w:hAnsi="Arial" w:cs="Times New Roman"/>
      <w:color w:val="212322" w:themeColor="text2"/>
      <w:spacing w:val="-4"/>
      <w:kern w:val="1"/>
      <w:sz w:val="18"/>
      <w:lang w:eastAsia="en-GB"/>
    </w:rPr>
  </w:style>
  <w:style w:type="paragraph" w:customStyle="1" w:styleId="IndentPreformattedText10">
    <w:name w:val="IndentPreformattedText(10)"/>
    <w:basedOn w:val="Normal"/>
    <w:link w:val="IndentPreformattedText10Char"/>
    <w:rsid w:val="003E462A"/>
    <w:pPr>
      <w:widowControl w:val="0"/>
      <w:suppressAutoHyphens/>
      <w:spacing w:before="40" w:after="40"/>
      <w:ind w:left="709"/>
      <w:jc w:val="both"/>
      <w:outlineLvl w:val="0"/>
    </w:pPr>
    <w:rPr>
      <w:rFonts w:ascii="Verdana" w:eastAsia="Courier New" w:hAnsi="Verdana" w:cs="Courier New"/>
      <w:color w:val="auto"/>
      <w:spacing w:val="0"/>
      <w:kern w:val="1"/>
      <w:szCs w:val="20"/>
      <w:lang w:eastAsia="en-GB"/>
    </w:rPr>
  </w:style>
  <w:style w:type="character" w:customStyle="1" w:styleId="IndentPreformattedText10Char">
    <w:name w:val="IndentPreformattedText(10) Char"/>
    <w:basedOn w:val="DefaultParagraphFont"/>
    <w:link w:val="IndentPreformattedText10"/>
    <w:rsid w:val="003E462A"/>
    <w:rPr>
      <w:rFonts w:ascii="Verdana" w:eastAsia="Courier New" w:hAnsi="Verdana" w:cs="Courier New"/>
      <w:kern w:val="1"/>
      <w:sz w:val="20"/>
      <w:szCs w:val="20"/>
      <w:lang w:eastAsia="en-GB"/>
    </w:rPr>
  </w:style>
  <w:style w:type="character" w:styleId="IntenseEmphasis">
    <w:name w:val="Intense Emphasis"/>
    <w:uiPriority w:val="21"/>
    <w:rsid w:val="003E462A"/>
    <w:rPr>
      <w:b/>
      <w:bCs/>
      <w:i/>
      <w:iCs/>
      <w:color w:val="008755" w:themeColor="accent1"/>
    </w:rPr>
  </w:style>
  <w:style w:type="paragraph" w:styleId="ListBullet2">
    <w:name w:val="List Bullet 2"/>
    <w:basedOn w:val="Normal"/>
    <w:link w:val="ListBullet2Char"/>
    <w:rsid w:val="003E462A"/>
    <w:pPr>
      <w:widowControl w:val="0"/>
      <w:numPr>
        <w:numId w:val="19"/>
      </w:numPr>
      <w:suppressAutoHyphens/>
      <w:spacing w:before="40" w:after="40" w:line="240" w:lineRule="auto"/>
    </w:pPr>
    <w:rPr>
      <w:rFonts w:ascii="Verdana" w:eastAsia="Arial Unicode MS" w:hAnsi="Verdana" w:cs="Times New Roman"/>
      <w:color w:val="auto"/>
      <w:spacing w:val="0"/>
      <w:kern w:val="1"/>
      <w:lang w:eastAsia="en-GB"/>
    </w:rPr>
  </w:style>
  <w:style w:type="character" w:customStyle="1" w:styleId="ListBullet2Char">
    <w:name w:val="List Bullet 2 Char"/>
    <w:basedOn w:val="DefaultParagraphFont"/>
    <w:link w:val="ListBullet2"/>
    <w:rsid w:val="003E462A"/>
    <w:rPr>
      <w:rFonts w:ascii="Verdana" w:eastAsia="Arial Unicode MS" w:hAnsi="Verdana" w:cs="Times New Roman"/>
      <w:kern w:val="1"/>
      <w:sz w:val="20"/>
      <w:lang w:eastAsia="en-GB"/>
    </w:rPr>
  </w:style>
  <w:style w:type="paragraph" w:customStyle="1" w:styleId="ListBullet20">
    <w:name w:val="ListBullet2"/>
    <w:basedOn w:val="ListBullet2"/>
    <w:link w:val="ListBullet2Char0"/>
    <w:rsid w:val="00C4475D"/>
    <w:pPr>
      <w:tabs>
        <w:tab w:val="num" w:pos="720"/>
      </w:tabs>
      <w:spacing w:before="0" w:after="0"/>
      <w:ind w:left="720" w:hanging="436"/>
      <w:jc w:val="both"/>
    </w:pPr>
    <w:rPr>
      <w:rFonts w:ascii="Arial" w:hAnsi="Arial"/>
    </w:rPr>
  </w:style>
  <w:style w:type="character" w:customStyle="1" w:styleId="ListBullet2Char0">
    <w:name w:val="ListBullet2 Char"/>
    <w:basedOn w:val="DefaultParagraphFont"/>
    <w:link w:val="ListBullet20"/>
    <w:rsid w:val="00C4475D"/>
    <w:rPr>
      <w:rFonts w:ascii="Arial" w:eastAsia="Arial Unicode MS" w:hAnsi="Arial" w:cs="Times New Roman"/>
      <w:kern w:val="1"/>
      <w:sz w:val="20"/>
      <w:lang w:eastAsia="en-GB"/>
    </w:rPr>
  </w:style>
  <w:style w:type="paragraph" w:customStyle="1" w:styleId="ListBullet210">
    <w:name w:val="ListBullet2(10)"/>
    <w:basedOn w:val="ListBullet2"/>
    <w:link w:val="ListBullet210Char"/>
    <w:rsid w:val="003E462A"/>
    <w:pPr>
      <w:numPr>
        <w:numId w:val="0"/>
      </w:numPr>
      <w:spacing w:line="276" w:lineRule="auto"/>
      <w:ind w:left="641" w:hanging="357"/>
      <w:jc w:val="both"/>
    </w:pPr>
  </w:style>
  <w:style w:type="character" w:customStyle="1" w:styleId="ListBullet210Char">
    <w:name w:val="ListBullet2(10) Char"/>
    <w:basedOn w:val="ListBullet2Char"/>
    <w:link w:val="ListBullet210"/>
    <w:rsid w:val="003E462A"/>
    <w:rPr>
      <w:rFonts w:ascii="Verdana" w:eastAsia="Arial Unicode MS" w:hAnsi="Verdana" w:cs="Times New Roman"/>
      <w:kern w:val="1"/>
      <w:sz w:val="20"/>
      <w:lang w:eastAsia="en-GB"/>
    </w:rPr>
  </w:style>
  <w:style w:type="paragraph" w:customStyle="1" w:styleId="ListBullet30">
    <w:name w:val="ListBullet3"/>
    <w:basedOn w:val="ListBullet2"/>
    <w:link w:val="ListBullet3Char0"/>
    <w:rsid w:val="00CD2B36"/>
    <w:rPr>
      <w:rFonts w:ascii="Arial" w:hAnsi="Arial"/>
    </w:rPr>
  </w:style>
  <w:style w:type="character" w:customStyle="1" w:styleId="ListBullet3Char0">
    <w:name w:val="ListBullet3 Char"/>
    <w:basedOn w:val="ListBullet2Char"/>
    <w:link w:val="ListBullet30"/>
    <w:rsid w:val="00CD2B36"/>
    <w:rPr>
      <w:rFonts w:ascii="Arial" w:eastAsia="Arial Unicode MS" w:hAnsi="Arial" w:cs="Times New Roman"/>
      <w:kern w:val="1"/>
      <w:sz w:val="20"/>
      <w:lang w:eastAsia="en-GB"/>
    </w:rPr>
  </w:style>
  <w:style w:type="paragraph" w:customStyle="1" w:styleId="ListBullet310">
    <w:name w:val="ListBullet3(10)"/>
    <w:basedOn w:val="ListBullet2"/>
    <w:link w:val="ListBullet310Char"/>
    <w:rsid w:val="003E462A"/>
    <w:pPr>
      <w:numPr>
        <w:numId w:val="0"/>
      </w:numPr>
      <w:ind w:left="1003" w:hanging="357"/>
    </w:pPr>
  </w:style>
  <w:style w:type="character" w:customStyle="1" w:styleId="ListBullet310Char">
    <w:name w:val="ListBullet3(10) Char"/>
    <w:basedOn w:val="ListBullet2Char"/>
    <w:link w:val="ListBullet310"/>
    <w:rsid w:val="003E462A"/>
    <w:rPr>
      <w:rFonts w:ascii="Verdana" w:eastAsia="Arial Unicode MS" w:hAnsi="Verdana" w:cs="Times New Roman"/>
      <w:kern w:val="1"/>
      <w:sz w:val="20"/>
      <w:lang w:eastAsia="en-GB"/>
    </w:rPr>
  </w:style>
  <w:style w:type="paragraph" w:customStyle="1" w:styleId="NoNoHeading13">
    <w:name w:val="NoNo.Heading(13)"/>
    <w:basedOn w:val="Normal"/>
    <w:link w:val="NoNoHeading13Char"/>
    <w:rsid w:val="003B2925"/>
    <w:pPr>
      <w:keepNext/>
      <w:widowControl w:val="0"/>
      <w:suppressAutoHyphens/>
      <w:spacing w:before="240" w:after="120"/>
      <w:jc w:val="both"/>
    </w:pPr>
    <w:rPr>
      <w:rFonts w:ascii="Verdana" w:eastAsia="MS Mincho" w:hAnsi="Verdana" w:cs="Tahoma"/>
      <w:b/>
      <w:color w:val="auto"/>
      <w:spacing w:val="0"/>
      <w:kern w:val="30"/>
      <w:sz w:val="26"/>
      <w:szCs w:val="28"/>
      <w:lang w:eastAsia="en-GB"/>
    </w:rPr>
  </w:style>
  <w:style w:type="character" w:customStyle="1" w:styleId="NoNoHeading13Char">
    <w:name w:val="NoNo.Heading(13) Char"/>
    <w:basedOn w:val="DefaultParagraphFont"/>
    <w:link w:val="NoNoHeading13"/>
    <w:rsid w:val="003B2925"/>
    <w:rPr>
      <w:rFonts w:ascii="Verdana" w:eastAsia="MS Mincho" w:hAnsi="Verdana" w:cs="Tahoma"/>
      <w:b/>
      <w:kern w:val="30"/>
      <w:sz w:val="26"/>
      <w:szCs w:val="28"/>
      <w:lang w:eastAsia="en-GB"/>
    </w:rPr>
  </w:style>
  <w:style w:type="paragraph" w:customStyle="1" w:styleId="normalindent">
    <w:name w:val="normal + indent"/>
    <w:basedOn w:val="Normal"/>
    <w:rsid w:val="003E462A"/>
    <w:pPr>
      <w:widowControl w:val="0"/>
      <w:suppressAutoHyphens/>
      <w:spacing w:before="0" w:after="0" w:line="240" w:lineRule="auto"/>
      <w:ind w:left="709"/>
    </w:pPr>
    <w:rPr>
      <w:rFonts w:ascii="Verdana" w:eastAsia="Arial Unicode MS" w:hAnsi="Verdana" w:cs="Times New Roman"/>
      <w:color w:val="auto"/>
      <w:spacing w:val="0"/>
      <w:kern w:val="1"/>
      <w:lang w:eastAsia="en-GB"/>
    </w:rPr>
  </w:style>
  <w:style w:type="paragraph" w:customStyle="1" w:styleId="NumberedList">
    <w:name w:val="NumberedList"/>
    <w:basedOn w:val="DocManTableNormal"/>
    <w:link w:val="NumberedListChar"/>
    <w:autoRedefine/>
    <w:qFormat/>
    <w:rsid w:val="00946F5C"/>
    <w:pPr>
      <w:numPr>
        <w:numId w:val="20"/>
      </w:numPr>
    </w:pPr>
    <w:rPr>
      <w:color w:val="auto"/>
      <w:spacing w:val="0"/>
      <w:sz w:val="20"/>
      <w:szCs w:val="20"/>
    </w:rPr>
  </w:style>
  <w:style w:type="character" w:customStyle="1" w:styleId="NumberedListChar">
    <w:name w:val="NumberedList Char"/>
    <w:basedOn w:val="ListBullet2Char0"/>
    <w:link w:val="NumberedList"/>
    <w:rsid w:val="00946F5C"/>
    <w:rPr>
      <w:rFonts w:ascii="Arial" w:eastAsia="Arial Unicode MS" w:hAnsi="Arial" w:cs="Times New Roman"/>
      <w:kern w:val="1"/>
      <w:sz w:val="20"/>
      <w:szCs w:val="20"/>
      <w:lang w:eastAsia="en-GB"/>
    </w:rPr>
  </w:style>
  <w:style w:type="paragraph" w:customStyle="1" w:styleId="PreformattedText">
    <w:name w:val="Preformatted Text"/>
    <w:basedOn w:val="Normal"/>
    <w:link w:val="PreformattedTextChar"/>
    <w:rsid w:val="003E462A"/>
    <w:pPr>
      <w:widowControl w:val="0"/>
      <w:suppressAutoHyphens/>
      <w:spacing w:before="40" w:after="40" w:line="240" w:lineRule="auto"/>
    </w:pPr>
    <w:rPr>
      <w:rFonts w:ascii="Courier New" w:eastAsia="Courier New" w:hAnsi="Courier New" w:cs="Courier New"/>
      <w:color w:val="auto"/>
      <w:spacing w:val="0"/>
      <w:kern w:val="1"/>
      <w:szCs w:val="20"/>
      <w:lang w:eastAsia="en-GB"/>
    </w:rPr>
  </w:style>
  <w:style w:type="character" w:customStyle="1" w:styleId="PreformattedTextChar">
    <w:name w:val="Preformatted Text Char"/>
    <w:link w:val="PreformattedText"/>
    <w:rsid w:val="003E462A"/>
    <w:rPr>
      <w:rFonts w:ascii="Courier New" w:eastAsia="Courier New" w:hAnsi="Courier New" w:cs="Courier New"/>
      <w:kern w:val="1"/>
      <w:sz w:val="20"/>
      <w:szCs w:val="20"/>
      <w:lang w:eastAsia="en-GB"/>
    </w:rPr>
  </w:style>
  <w:style w:type="paragraph" w:customStyle="1" w:styleId="PreformattedText10">
    <w:name w:val="PreformattedText(10)"/>
    <w:basedOn w:val="PreformattedText"/>
    <w:link w:val="PreformattedText10Char"/>
    <w:rsid w:val="003E462A"/>
    <w:pPr>
      <w:spacing w:line="276" w:lineRule="auto"/>
      <w:jc w:val="both"/>
    </w:pPr>
    <w:rPr>
      <w:rFonts w:ascii="Verdana" w:hAnsi="Verdana"/>
    </w:rPr>
  </w:style>
  <w:style w:type="character" w:customStyle="1" w:styleId="PreformattedText10Char">
    <w:name w:val="PreformattedText(10) Char"/>
    <w:basedOn w:val="PreformattedTextChar"/>
    <w:link w:val="PreformattedText10"/>
    <w:rsid w:val="003E462A"/>
    <w:rPr>
      <w:rFonts w:ascii="Verdana" w:eastAsia="Courier New" w:hAnsi="Verdana" w:cs="Courier New"/>
      <w:kern w:val="1"/>
      <w:sz w:val="20"/>
      <w:szCs w:val="20"/>
      <w:lang w:eastAsia="en-GB"/>
    </w:rPr>
  </w:style>
  <w:style w:type="paragraph" w:customStyle="1" w:styleId="Quotations">
    <w:name w:val="Quotations"/>
    <w:basedOn w:val="Normal"/>
    <w:link w:val="QuotationsChar"/>
    <w:rsid w:val="003E462A"/>
    <w:pPr>
      <w:widowControl w:val="0"/>
      <w:suppressAutoHyphens/>
      <w:spacing w:before="0" w:after="283" w:line="240" w:lineRule="auto"/>
      <w:ind w:left="567" w:right="567"/>
      <w:jc w:val="both"/>
    </w:pPr>
    <w:rPr>
      <w:rFonts w:ascii="Verdana" w:eastAsia="Arial Unicode MS" w:hAnsi="Verdana" w:cs="Times New Roman"/>
      <w:color w:val="auto"/>
      <w:spacing w:val="0"/>
      <w:kern w:val="1"/>
      <w:lang w:eastAsia="en-GB"/>
    </w:rPr>
  </w:style>
  <w:style w:type="character" w:customStyle="1" w:styleId="QuotationsChar">
    <w:name w:val="Quotations Char"/>
    <w:basedOn w:val="DefaultParagraphFont"/>
    <w:link w:val="Quotations"/>
    <w:rsid w:val="003E462A"/>
    <w:rPr>
      <w:rFonts w:ascii="Verdana" w:eastAsia="Arial Unicode MS" w:hAnsi="Verdana" w:cs="Times New Roman"/>
      <w:kern w:val="1"/>
      <w:sz w:val="20"/>
      <w:lang w:eastAsia="en-GB"/>
    </w:rPr>
  </w:style>
  <w:style w:type="paragraph" w:customStyle="1" w:styleId="QuotedText">
    <w:name w:val="QuotedText"/>
    <w:basedOn w:val="Quotations"/>
    <w:link w:val="QuotedTextChar"/>
    <w:rsid w:val="003E462A"/>
    <w:pPr>
      <w:spacing w:line="276" w:lineRule="auto"/>
    </w:pPr>
  </w:style>
  <w:style w:type="character" w:customStyle="1" w:styleId="QuotedTextChar">
    <w:name w:val="QuotedText Char"/>
    <w:basedOn w:val="QuotationsChar"/>
    <w:link w:val="QuotedText"/>
    <w:rsid w:val="003E462A"/>
    <w:rPr>
      <w:rFonts w:ascii="Verdana" w:eastAsia="Arial Unicode MS" w:hAnsi="Verdana" w:cs="Times New Roman"/>
      <w:kern w:val="1"/>
      <w:sz w:val="20"/>
      <w:lang w:eastAsia="en-GB"/>
    </w:rPr>
  </w:style>
  <w:style w:type="paragraph" w:customStyle="1" w:styleId="Quotation">
    <w:name w:val="Quotation"/>
    <w:basedOn w:val="QuotedText"/>
    <w:link w:val="QuotationChar"/>
    <w:autoRedefine/>
    <w:qFormat/>
    <w:rsid w:val="00946F5C"/>
    <w:pPr>
      <w:jc w:val="left"/>
    </w:pPr>
    <w:rPr>
      <w:rFonts w:ascii="Arial" w:hAnsi="Arial"/>
      <w:sz w:val="20"/>
    </w:rPr>
  </w:style>
  <w:style w:type="character" w:customStyle="1" w:styleId="QuotationChar">
    <w:name w:val="Quotation Char"/>
    <w:basedOn w:val="QuotedTextChar"/>
    <w:link w:val="Quotation"/>
    <w:rsid w:val="00946F5C"/>
    <w:rPr>
      <w:rFonts w:ascii="Arial" w:eastAsia="Arial Unicode MS" w:hAnsi="Arial" w:cs="Times New Roman"/>
      <w:kern w:val="1"/>
      <w:sz w:val="20"/>
      <w:lang w:eastAsia="en-GB"/>
    </w:rPr>
  </w:style>
  <w:style w:type="paragraph" w:customStyle="1" w:styleId="RedHeader">
    <w:name w:val="RedHeader"/>
    <w:basedOn w:val="Header"/>
    <w:link w:val="RedHeaderChar"/>
    <w:rsid w:val="003E462A"/>
    <w:pPr>
      <w:widowControl w:val="0"/>
      <w:suppressLineNumbers/>
      <w:tabs>
        <w:tab w:val="clear" w:pos="4680"/>
        <w:tab w:val="clear" w:pos="9360"/>
        <w:tab w:val="center" w:pos="4818"/>
        <w:tab w:val="right" w:pos="9637"/>
      </w:tabs>
      <w:suppressAutoHyphens/>
      <w:spacing w:before="0" w:after="0" w:line="240" w:lineRule="auto"/>
    </w:pPr>
    <w:rPr>
      <w:rFonts w:ascii="Verdana" w:eastAsia="Arial Unicode MS" w:hAnsi="Verdana" w:cs="Times New Roman"/>
      <w:noProof/>
      <w:color w:val="FF0000"/>
      <w:spacing w:val="0"/>
      <w:kern w:val="1"/>
      <w:sz w:val="16"/>
      <w:lang w:eastAsia="en-GB"/>
    </w:rPr>
  </w:style>
  <w:style w:type="character" w:customStyle="1" w:styleId="RedHeaderChar">
    <w:name w:val="RedHeader Char"/>
    <w:basedOn w:val="HeaderChar"/>
    <w:link w:val="RedHeader"/>
    <w:rsid w:val="003E462A"/>
    <w:rPr>
      <w:rFonts w:ascii="Verdana" w:eastAsia="Arial Unicode MS" w:hAnsi="Verdana" w:cs="Times New Roman"/>
      <w:noProof/>
      <w:color w:val="FF0000"/>
      <w:kern w:val="1"/>
      <w:sz w:val="16"/>
      <w:lang w:eastAsia="en-GB"/>
    </w:rPr>
  </w:style>
  <w:style w:type="paragraph" w:customStyle="1" w:styleId="SimpleHeading">
    <w:name w:val="SimpleHeading"/>
    <w:basedOn w:val="Normal"/>
    <w:link w:val="SimpleHeadingChar"/>
    <w:rsid w:val="003B2925"/>
    <w:pPr>
      <w:keepNext/>
      <w:widowControl w:val="0"/>
      <w:suppressAutoHyphens/>
      <w:spacing w:before="240" w:after="120"/>
      <w:jc w:val="both"/>
    </w:pPr>
    <w:rPr>
      <w:rFonts w:eastAsia="MS Mincho" w:cs="Tahoma"/>
      <w:b/>
      <w:color w:val="702082" w:themeColor="text1"/>
      <w:spacing w:val="0"/>
      <w:kern w:val="30"/>
      <w:sz w:val="30"/>
      <w:szCs w:val="30"/>
      <w:lang w:eastAsia="en-GB"/>
    </w:rPr>
  </w:style>
  <w:style w:type="character" w:customStyle="1" w:styleId="SimpleHeadingChar">
    <w:name w:val="SimpleHeading Char"/>
    <w:basedOn w:val="DefaultParagraphFont"/>
    <w:link w:val="SimpleHeading"/>
    <w:rsid w:val="003B2925"/>
    <w:rPr>
      <w:rFonts w:ascii="Arial" w:eastAsia="MS Mincho" w:hAnsi="Arial" w:cs="Tahoma"/>
      <w:b/>
      <w:color w:val="702082" w:themeColor="text1"/>
      <w:kern w:val="30"/>
      <w:sz w:val="30"/>
      <w:szCs w:val="30"/>
      <w:lang w:eastAsia="en-GB"/>
    </w:rPr>
  </w:style>
  <w:style w:type="paragraph" w:customStyle="1" w:styleId="SimpleSubHeading">
    <w:name w:val="SimpleSubHeading"/>
    <w:basedOn w:val="BodyTextBold"/>
    <w:link w:val="SimpleSubHeadingChar"/>
    <w:rsid w:val="009D2392"/>
    <w:pPr>
      <w:spacing w:line="276" w:lineRule="auto"/>
      <w:jc w:val="both"/>
    </w:pPr>
    <w:rPr>
      <w:rFonts w:ascii="Arial" w:hAnsi="Arial"/>
      <w:color w:val="702082" w:themeColor="text1"/>
    </w:rPr>
  </w:style>
  <w:style w:type="character" w:customStyle="1" w:styleId="SimpleSubHeadingChar">
    <w:name w:val="SimpleSubHeading Char"/>
    <w:basedOn w:val="BodyTextBoldCharChar"/>
    <w:link w:val="SimpleSubHeading"/>
    <w:rsid w:val="009D2392"/>
    <w:rPr>
      <w:rFonts w:ascii="Arial" w:eastAsia="Arial Unicode MS" w:hAnsi="Arial" w:cs="Times New Roman"/>
      <w:b/>
      <w:bCs/>
      <w:color w:val="702082" w:themeColor="text1"/>
      <w:kern w:val="1"/>
      <w:sz w:val="20"/>
      <w:lang w:eastAsia="en-GB"/>
    </w:rPr>
  </w:style>
  <w:style w:type="numbering" w:customStyle="1" w:styleId="StyleNumbered">
    <w:name w:val="Style Numbered"/>
    <w:basedOn w:val="NoList"/>
    <w:rsid w:val="003E462A"/>
    <w:pPr>
      <w:numPr>
        <w:numId w:val="21"/>
      </w:numPr>
    </w:pPr>
  </w:style>
  <w:style w:type="paragraph" w:customStyle="1" w:styleId="TableContents">
    <w:name w:val="Table Contents"/>
    <w:basedOn w:val="Normal"/>
    <w:rsid w:val="003E462A"/>
    <w:pPr>
      <w:widowControl w:val="0"/>
      <w:suppressLineNumbers/>
      <w:suppressAutoHyphens/>
      <w:spacing w:before="0" w:after="0" w:line="240" w:lineRule="auto"/>
    </w:pPr>
    <w:rPr>
      <w:rFonts w:ascii="Verdana" w:eastAsia="Arial Unicode MS" w:hAnsi="Verdana" w:cs="Times New Roman"/>
      <w:color w:val="auto"/>
      <w:spacing w:val="0"/>
      <w:kern w:val="1"/>
      <w:sz w:val="16"/>
      <w:lang w:eastAsia="en-GB"/>
    </w:rPr>
  </w:style>
  <w:style w:type="paragraph" w:styleId="TableofFigures">
    <w:name w:val="table of figures"/>
    <w:basedOn w:val="Normal"/>
    <w:next w:val="Normal"/>
    <w:uiPriority w:val="99"/>
    <w:rsid w:val="003E462A"/>
    <w:pPr>
      <w:widowControl w:val="0"/>
      <w:suppressAutoHyphens/>
      <w:spacing w:before="0" w:after="0" w:line="240" w:lineRule="auto"/>
    </w:pPr>
    <w:rPr>
      <w:rFonts w:ascii="Verdana" w:eastAsia="Arial Unicode MS" w:hAnsi="Verdana" w:cs="Times New Roman"/>
      <w:color w:val="auto"/>
      <w:spacing w:val="0"/>
      <w:kern w:val="1"/>
      <w:lang w:eastAsia="en-GB"/>
    </w:rPr>
  </w:style>
  <w:style w:type="paragraph" w:customStyle="1" w:styleId="zDocCover">
    <w:name w:val="z  DocCover"/>
    <w:basedOn w:val="Normal"/>
    <w:link w:val="zDocCoverCharChar"/>
    <w:rsid w:val="003E462A"/>
    <w:pPr>
      <w:widowControl w:val="0"/>
      <w:suppressAutoHyphens/>
      <w:spacing w:before="10" w:after="10" w:line="240" w:lineRule="auto"/>
    </w:pPr>
    <w:rPr>
      <w:rFonts w:eastAsia="Arial Unicode MS" w:cs="Times New Roman"/>
      <w:color w:val="auto"/>
      <w:spacing w:val="0"/>
      <w:kern w:val="1"/>
      <w:sz w:val="22"/>
      <w:szCs w:val="22"/>
      <w:lang w:eastAsia="en-GB"/>
    </w:rPr>
  </w:style>
  <w:style w:type="character" w:customStyle="1" w:styleId="zDocCoverCharChar">
    <w:name w:val="z  DocCover Char Char"/>
    <w:link w:val="zDocCover"/>
    <w:rsid w:val="003E462A"/>
    <w:rPr>
      <w:rFonts w:ascii="Arial" w:eastAsia="Arial Unicode MS" w:hAnsi="Arial" w:cs="Times New Roman"/>
      <w:kern w:val="1"/>
      <w:sz w:val="22"/>
      <w:szCs w:val="22"/>
      <w:lang w:eastAsia="en-GB"/>
    </w:rPr>
  </w:style>
  <w:style w:type="paragraph" w:customStyle="1" w:styleId="zDocCoverGreyDot">
    <w:name w:val="z DocCover Grey Dot"/>
    <w:basedOn w:val="BodyText"/>
    <w:autoRedefine/>
    <w:rsid w:val="003E462A"/>
    <w:pPr>
      <w:widowControl w:val="0"/>
      <w:suppressAutoHyphens/>
      <w:spacing w:before="0" w:line="240" w:lineRule="exact"/>
    </w:pPr>
    <w:rPr>
      <w:rFonts w:ascii="Verdana" w:eastAsia="Arial Unicode MS" w:hAnsi="Verdana" w:cs="Times New Roman"/>
      <w:b/>
      <w:color w:val="0085CA"/>
      <w:spacing w:val="0"/>
      <w:lang w:eastAsia="en-GB"/>
    </w:rPr>
  </w:style>
  <w:style w:type="paragraph" w:customStyle="1" w:styleId="zDocFooterBlueDot">
    <w:name w:val="z DocFooter Blue Dot"/>
    <w:basedOn w:val="zDocCoverGreyDot"/>
    <w:autoRedefine/>
    <w:rsid w:val="003E462A"/>
    <w:pPr>
      <w:spacing w:after="0"/>
    </w:pPr>
  </w:style>
  <w:style w:type="paragraph" w:customStyle="1" w:styleId="H3white">
    <w:name w:val="H3 white"/>
    <w:basedOn w:val="Heading3"/>
    <w:uiPriority w:val="99"/>
    <w:qFormat/>
    <w:rsid w:val="00256DCF"/>
    <w:pPr>
      <w:numPr>
        <w:ilvl w:val="0"/>
        <w:numId w:val="0"/>
      </w:numPr>
      <w:spacing w:before="240" w:after="160"/>
    </w:pPr>
    <w:rPr>
      <w:b w:val="0"/>
      <w:color w:val="FFFFFF" w:themeColor="background1"/>
      <w14:textFill>
        <w14:solidFill>
          <w14:schemeClr w14:val="bg1">
            <w14:lumMod w14:val="95000"/>
            <w14:lumOff w14:val="5000"/>
            <w14:lumMod w14:val="95000"/>
            <w14:lumOff w14:val="5000"/>
            <w14:lumMod w14:val="95000"/>
          </w14:schemeClr>
        </w14:solidFill>
      </w14:textFill>
    </w:rPr>
  </w:style>
  <w:style w:type="paragraph" w:styleId="NormalWeb">
    <w:name w:val="Normal (Web)"/>
    <w:basedOn w:val="Normal"/>
    <w:uiPriority w:val="99"/>
    <w:unhideWhenUsed/>
    <w:rsid w:val="003479E8"/>
    <w:pPr>
      <w:spacing w:before="100" w:beforeAutospacing="1" w:after="100" w:afterAutospacing="1" w:line="240" w:lineRule="auto"/>
    </w:pPr>
    <w:rPr>
      <w:rFonts w:ascii="Times New Roman" w:eastAsia="Times New Roman" w:hAnsi="Times New Roman" w:cs="Times New Roman"/>
      <w:color w:val="auto"/>
      <w:spacing w:val="0"/>
      <w:lang w:eastAsia="en-GB"/>
    </w:rPr>
  </w:style>
  <w:style w:type="character" w:customStyle="1" w:styleId="issue-underline">
    <w:name w:val="issue-underline"/>
    <w:basedOn w:val="DefaultParagraphFont"/>
    <w:rsid w:val="0073176C"/>
  </w:style>
  <w:style w:type="character" w:styleId="UnresolvedMention">
    <w:name w:val="Unresolved Mention"/>
    <w:basedOn w:val="DefaultParagraphFont"/>
    <w:uiPriority w:val="99"/>
    <w:semiHidden/>
    <w:unhideWhenUsed/>
    <w:rsid w:val="00A76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1939">
      <w:bodyDiv w:val="1"/>
      <w:marLeft w:val="0"/>
      <w:marRight w:val="0"/>
      <w:marTop w:val="0"/>
      <w:marBottom w:val="0"/>
      <w:divBdr>
        <w:top w:val="none" w:sz="0" w:space="0" w:color="auto"/>
        <w:left w:val="none" w:sz="0" w:space="0" w:color="auto"/>
        <w:bottom w:val="none" w:sz="0" w:space="0" w:color="auto"/>
        <w:right w:val="none" w:sz="0" w:space="0" w:color="auto"/>
      </w:divBdr>
    </w:div>
    <w:div w:id="74863466">
      <w:bodyDiv w:val="1"/>
      <w:marLeft w:val="0"/>
      <w:marRight w:val="0"/>
      <w:marTop w:val="0"/>
      <w:marBottom w:val="0"/>
      <w:divBdr>
        <w:top w:val="none" w:sz="0" w:space="0" w:color="auto"/>
        <w:left w:val="none" w:sz="0" w:space="0" w:color="auto"/>
        <w:bottom w:val="none" w:sz="0" w:space="0" w:color="auto"/>
        <w:right w:val="none" w:sz="0" w:space="0" w:color="auto"/>
      </w:divBdr>
    </w:div>
    <w:div w:id="14066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kdataservice.ac.uk/help/covid-19/covid-19-special-licence-faqs-and-permitted-datasets/" TargetMode="External"/><Relationship Id="rId18" Type="http://schemas.openxmlformats.org/officeDocument/2006/relationships/hyperlink" Target="https://analysisfunction.civilservice.gov.uk/policy-store/gssgsr-disclosure-control-guidance-for-tables-produced-from-survey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ukdataservice.ac.uk/app/uploads/cd171-researchdatahandling.pdf" TargetMode="External"/><Relationship Id="rId17" Type="http://schemas.openxmlformats.org/officeDocument/2006/relationships/hyperlink" Target="https://ukdataservice.ac.uk/app/uploads/cd171-researchdatahandling.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datacatalogue.ukdataservice.ac.uk/" TargetMode="External"/><Relationship Id="rId20" Type="http://schemas.openxmlformats.org/officeDocument/2006/relationships/hyperlink" Target="mailto:help@ukdataservice.ac.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ukdataservice.ac.uk"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datacatalogue.ukdataservice.ac.uk/studies/study/6931" TargetMode="External"/><Relationship Id="rId23" Type="http://schemas.openxmlformats.org/officeDocument/2006/relationships/footer" Target="footer2.xml"/><Relationship Id="rId10" Type="http://schemas.openxmlformats.org/officeDocument/2006/relationships/hyperlink" Target="https://ukdataservice.ac.uk/app/uploads/example-special-licence-application.pdf" TargetMode="External"/><Relationship Id="rId19" Type="http://schemas.openxmlformats.org/officeDocument/2006/relationships/hyperlink" Target="http://www.ukdataservice.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kdataservice.ac.uk/"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INF\inf$\Organisation-Governance\CommonReferences\Templates\Templates-ReadOnly\UKDS_ControlledDocumentTemplate.dotx" TargetMode="External"/></Relationships>
</file>

<file path=word/theme/theme1.xml><?xml version="1.0" encoding="utf-8"?>
<a:theme xmlns:a="http://schemas.openxmlformats.org/drawingml/2006/main" name="UKDS">
  <a:themeElements>
    <a:clrScheme name="UKDS Colours">
      <a:dk1>
        <a:srgbClr val="702082"/>
      </a:dk1>
      <a:lt1>
        <a:sysClr val="window" lastClr="FFFFFF"/>
      </a:lt1>
      <a:dk2>
        <a:srgbClr val="212322"/>
      </a:dk2>
      <a:lt2>
        <a:srgbClr val="D9E1E2"/>
      </a:lt2>
      <a:accent1>
        <a:srgbClr val="008755"/>
      </a:accent1>
      <a:accent2>
        <a:srgbClr val="385E9D"/>
      </a:accent2>
      <a:accent3>
        <a:srgbClr val="CE0058"/>
      </a:accent3>
      <a:accent4>
        <a:srgbClr val="78BE20"/>
      </a:accent4>
      <a:accent5>
        <a:srgbClr val="00A9CE"/>
      </a:accent5>
      <a:accent6>
        <a:srgbClr val="FF671F"/>
      </a:accent6>
      <a:hlink>
        <a:srgbClr val="385E9D"/>
      </a:hlink>
      <a:folHlink>
        <a:srgbClr val="5B6770"/>
      </a:folHlink>
    </a:clrScheme>
    <a:fontScheme name="UKDS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UKDS" id="{D4A753A8-265E-B34E-A055-2599ECB600D3}" vid="{4C12A9D5-5941-AC4A-B9E2-306D3285406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22877-8ACF-400F-850E-D971C0B4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UKDS_ControlledDocumentTemplate</Template>
  <TotalTime>0</TotalTime>
  <Pages>10</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Special Licence Project Application</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Licence Project Application</dc:title>
  <dc:subject/>
  <dc:creator>Parkes, Oliver L</dc:creator>
  <cp:keywords>2026-05-15; UK Data Service</cp:keywords>
  <dc:description/>
  <cp:lastModifiedBy>Clubb, Natalie</cp:lastModifiedBy>
  <cp:revision>2</cp:revision>
  <dcterms:created xsi:type="dcterms:W3CDTF">2026-06-03T10:43:00Z</dcterms:created>
  <dcterms:modified xsi:type="dcterms:W3CDTF">2026-06-03T10:43:00Z</dcterms:modified>
</cp:coreProperties>
</file>